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00" w:rsidRPr="00312CC5" w:rsidRDefault="00443C00" w:rsidP="00B72402">
      <w:pPr>
        <w:pBdr>
          <w:bottom w:val="double" w:sz="6" w:space="1" w:color="auto"/>
        </w:pBdr>
        <w:jc w:val="center"/>
        <w:rPr>
          <w:rFonts w:ascii="Times New Roman" w:hAnsi="Times New Roman"/>
          <w:b/>
          <w:sz w:val="32"/>
        </w:rPr>
      </w:pPr>
      <w:r w:rsidRPr="00312CC5">
        <w:rPr>
          <w:rFonts w:ascii="Times New Roman" w:hAnsi="Times New Roman"/>
          <w:b/>
          <w:sz w:val="32"/>
        </w:rPr>
        <w:t>[Realtek RF MP Tool Guidelines ]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Table of Contents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1. Features.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2. Software Package.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3. Quick Start Guide.</w:t>
      </w:r>
    </w:p>
    <w:p w:rsidR="00443C00" w:rsidRPr="00312CC5" w:rsidRDefault="00443C00" w:rsidP="00935743">
      <w:pPr>
        <w:rPr>
          <w:rFonts w:ascii="Times New Roman" w:hAnsi="Times New Roman"/>
          <w:sz w:val="28"/>
        </w:rPr>
      </w:pPr>
      <w:r w:rsidRPr="00312CC5">
        <w:rPr>
          <w:rFonts w:ascii="Times New Roman" w:hAnsi="Times New Roman"/>
          <w:sz w:val="28"/>
        </w:rPr>
        <w:t>----3.1  Build MP Driver module.</w:t>
      </w:r>
    </w:p>
    <w:p w:rsidR="00443C00" w:rsidRPr="00312CC5" w:rsidRDefault="00443C00" w:rsidP="00935743">
      <w:pPr>
        <w:rPr>
          <w:rFonts w:ascii="Times New Roman" w:hAnsi="Times New Roman"/>
          <w:sz w:val="28"/>
        </w:rPr>
      </w:pPr>
      <w:r w:rsidRPr="00312CC5">
        <w:rPr>
          <w:rFonts w:ascii="Times New Roman" w:hAnsi="Times New Roman"/>
          <w:sz w:val="28"/>
        </w:rPr>
        <w:t>----3.2 Build Android wireless tools</w:t>
      </w:r>
    </w:p>
    <w:p w:rsidR="00443C00" w:rsidRPr="00312CC5" w:rsidRDefault="00443C00" w:rsidP="00B94DE2">
      <w:pPr>
        <w:rPr>
          <w:rFonts w:ascii="Times New Roman" w:hAnsi="Times New Roman"/>
          <w:sz w:val="28"/>
        </w:rPr>
      </w:pPr>
      <w:r w:rsidRPr="00312CC5">
        <w:rPr>
          <w:rFonts w:ascii="Times New Roman" w:hAnsi="Times New Roman"/>
          <w:sz w:val="28"/>
        </w:rPr>
        <w:t>--------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  <w:sz w:val="28"/>
          </w:rPr>
          <w:t>3.2.1</w:t>
        </w:r>
      </w:smartTag>
      <w:r w:rsidRPr="00312CC5">
        <w:rPr>
          <w:rFonts w:ascii="Times New Roman" w:hAnsi="Times New Roman"/>
          <w:sz w:val="28"/>
        </w:rPr>
        <w:t xml:space="preserve"> rtwpriv for MP APK GUI Tool </w:t>
      </w:r>
    </w:p>
    <w:p w:rsidR="00443C00" w:rsidRPr="00312CC5" w:rsidRDefault="00443C00" w:rsidP="00B94DE2">
      <w:pPr>
        <w:rPr>
          <w:rFonts w:ascii="Times New Roman" w:hAnsi="Times New Roman"/>
          <w:sz w:val="28"/>
        </w:rPr>
      </w:pPr>
      <w:r w:rsidRPr="00312CC5">
        <w:rPr>
          <w:rFonts w:ascii="Times New Roman" w:hAnsi="Times New Roman"/>
          <w:sz w:val="28"/>
        </w:rPr>
        <w:tab/>
      </w:r>
      <w:r w:rsidRPr="00312CC5">
        <w:rPr>
          <w:rFonts w:ascii="Times New Roman" w:hAnsi="Times New Roman"/>
          <w:sz w:val="28"/>
        </w:rPr>
        <w:tab/>
      </w:r>
      <w:r w:rsidRPr="00312CC5">
        <w:rPr>
          <w:rFonts w:ascii="Times New Roman" w:hAnsi="Times New Roman"/>
          <w:sz w:val="28"/>
        </w:rPr>
        <w:tab/>
        <w:t>(RtkWiFiTest_Package_For_Customer)</w:t>
      </w:r>
    </w:p>
    <w:p w:rsidR="00443C00" w:rsidRPr="00312CC5" w:rsidRDefault="00443C00" w:rsidP="00B94DE2">
      <w:pPr>
        <w:rPr>
          <w:rFonts w:ascii="Times New Roman" w:hAnsi="Times New Roman"/>
          <w:sz w:val="28"/>
        </w:rPr>
      </w:pPr>
      <w:r w:rsidRPr="00312CC5">
        <w:rPr>
          <w:rFonts w:ascii="Times New Roman" w:hAnsi="Times New Roman"/>
          <w:sz w:val="28"/>
        </w:rPr>
        <w:t>--------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  <w:sz w:val="28"/>
          </w:rPr>
          <w:t>3.2.1</w:t>
        </w:r>
      </w:smartTag>
      <w:r w:rsidRPr="00312CC5">
        <w:rPr>
          <w:rFonts w:ascii="Times New Roman" w:hAnsi="Times New Roman"/>
          <w:sz w:val="28"/>
        </w:rPr>
        <w:t xml:space="preserve"> iwpriv tool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----3.3   Manual</w:t>
      </w:r>
      <w:r w:rsidRPr="00312CC5">
        <w:rPr>
          <w:rFonts w:ascii="Times New Roman" w:hAnsi="Times New Roman"/>
          <w:sz w:val="28"/>
        </w:rPr>
        <w:t> </w:t>
      </w:r>
      <w:r w:rsidRPr="00312CC5">
        <w:rPr>
          <w:rFonts w:ascii="Times New Roman" w:hAnsi="Times New Roman"/>
          <w:b/>
          <w:sz w:val="28"/>
        </w:rPr>
        <w:t>for RF MP Use Example.</w:t>
      </w:r>
      <w:r w:rsidRPr="00312CC5">
        <w:rPr>
          <w:rFonts w:ascii="Times New Roman" w:hAnsi="Times New Roman"/>
          <w:b/>
          <w:sz w:val="28"/>
        </w:rPr>
        <w:tab/>
        <w:t xml:space="preserve"> (Chinese translation):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</w:rPr>
          <w:t>3.3.1</w:t>
        </w:r>
      </w:smartTag>
      <w:r w:rsidRPr="00312CC5">
        <w:rPr>
          <w:rFonts w:ascii="Times New Roman" w:hAnsi="Times New Roman"/>
        </w:rPr>
        <w:t xml:space="preserve">  [ Continuous Tx testing ] 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>(</w:t>
      </w:r>
      <w:r w:rsidRPr="00312CC5">
        <w:rPr>
          <w:rFonts w:ascii="Times New Roman" w:hint="eastAsia"/>
        </w:rPr>
        <w:t>無間斷調制訊號發送測試</w:t>
      </w:r>
      <w:r w:rsidRPr="00312CC5">
        <w:rPr>
          <w:rFonts w:ascii="Times New Roman" w:hAnsi="Times New Roman"/>
        </w:rPr>
        <w:t xml:space="preserve"> )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</w:rPr>
          <w:t>3.3.2</w:t>
        </w:r>
      </w:smartTag>
      <w:r w:rsidRPr="00312CC5">
        <w:rPr>
          <w:rFonts w:ascii="Times New Roman" w:hAnsi="Times New Roman"/>
        </w:rPr>
        <w:t xml:space="preserve">  [ Continuous Packet Tx testing ]  (</w:t>
      </w:r>
      <w:r w:rsidRPr="00312CC5">
        <w:rPr>
          <w:rFonts w:ascii="Times New Roman" w:hint="eastAsia"/>
        </w:rPr>
        <w:t>不限封包數量調制訊號發送測試</w:t>
      </w:r>
      <w:r w:rsidRPr="00312CC5">
        <w:rPr>
          <w:rFonts w:ascii="Times New Roman" w:hAnsi="Times New Roman"/>
        </w:rPr>
        <w:t xml:space="preserve"> )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</w:rPr>
          <w:t>3.3.3</w:t>
        </w:r>
      </w:smartTag>
      <w:r w:rsidRPr="00312CC5">
        <w:rPr>
          <w:rFonts w:ascii="Times New Roman" w:hAnsi="Times New Roman"/>
        </w:rPr>
        <w:t xml:space="preserve">  [ Count Packet Tx testing ]</w:t>
      </w:r>
      <w:r w:rsidRPr="00312CC5">
        <w:rPr>
          <w:rFonts w:ascii="Times New Roman" w:hAnsi="Times New Roman"/>
        </w:rPr>
        <w:tab/>
        <w:t xml:space="preserve">   (</w:t>
      </w:r>
      <w:r w:rsidRPr="00312CC5">
        <w:rPr>
          <w:rFonts w:ascii="Times New Roman" w:hint="eastAsia"/>
        </w:rPr>
        <w:t>有限封包數量調制訊號發送測試</w:t>
      </w:r>
      <w:r w:rsidRPr="00312CC5">
        <w:rPr>
          <w:rFonts w:ascii="Times New Roman" w:hAnsi="Times New Roman"/>
        </w:rPr>
        <w:t xml:space="preserve"> )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</w:rPr>
          <w:t>3.3.4</w:t>
        </w:r>
      </w:smartTag>
      <w:r w:rsidRPr="00312CC5">
        <w:rPr>
          <w:rFonts w:ascii="Times New Roman" w:hAnsi="Times New Roman"/>
        </w:rPr>
        <w:t xml:space="preserve">  [ Carrier suppression testing ] </w:t>
      </w:r>
      <w:r w:rsidRPr="00312CC5">
        <w:rPr>
          <w:rFonts w:ascii="Times New Roman" w:hAnsi="Times New Roman"/>
        </w:rPr>
        <w:tab/>
        <w:t>(</w:t>
      </w:r>
      <w:r w:rsidRPr="00312CC5">
        <w:rPr>
          <w:rFonts w:ascii="Times New Roman" w:hint="eastAsia"/>
        </w:rPr>
        <w:t>載波抑制發送測試</w:t>
      </w:r>
      <w:r w:rsidRPr="00312CC5">
        <w:rPr>
          <w:rFonts w:ascii="Times New Roman" w:hAnsi="Times New Roman"/>
        </w:rPr>
        <w:t xml:space="preserve"> )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</w:rPr>
          <w:t>3.3.5</w:t>
        </w:r>
      </w:smartTag>
      <w:r w:rsidRPr="00312CC5">
        <w:rPr>
          <w:rFonts w:ascii="Times New Roman" w:hAnsi="Times New Roman"/>
        </w:rPr>
        <w:t xml:space="preserve">  [ Single Tone Tx testing ]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>(</w:t>
      </w:r>
      <w:r w:rsidRPr="00312CC5">
        <w:rPr>
          <w:rFonts w:ascii="Times New Roman" w:hint="eastAsia"/>
        </w:rPr>
        <w:t>無調制訊號單頻載波發送測試</w:t>
      </w:r>
      <w:r w:rsidRPr="00312CC5">
        <w:rPr>
          <w:rFonts w:ascii="Times New Roman" w:hAnsi="Times New Roman"/>
        </w:rPr>
        <w:t xml:space="preserve"> ) 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</w:rPr>
          <w:t>3.3.6</w:t>
        </w:r>
      </w:smartTag>
      <w:r w:rsidRPr="00312CC5">
        <w:rPr>
          <w:rFonts w:ascii="Times New Roman" w:hAnsi="Times New Roman"/>
        </w:rPr>
        <w:t xml:space="preserve">  [ Air Rx testing ]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>(</w:t>
      </w:r>
      <w:r w:rsidRPr="00312CC5">
        <w:rPr>
          <w:rFonts w:ascii="Times New Roman" w:hint="eastAsia"/>
        </w:rPr>
        <w:t>接收封包測試</w:t>
      </w:r>
      <w:r w:rsidRPr="00312CC5">
        <w:rPr>
          <w:rFonts w:ascii="Times New Roman" w:hAnsi="Times New Roman"/>
        </w:rPr>
        <w:t xml:space="preserve"> )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</w:rPr>
          <w:t>3.3.7</w:t>
        </w:r>
      </w:smartTag>
      <w:r w:rsidRPr="00312CC5">
        <w:rPr>
          <w:rFonts w:ascii="Times New Roman" w:hAnsi="Times New Roman"/>
        </w:rPr>
        <w:t xml:space="preserve">  [ Enable/Disable Tx Power Tracking ] 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4. Phy Efuse Read/Write Use Example.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------4.1 efuse_get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------4.2 efuse_get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------4.3 Efuse's spec.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------4.4 BT Efuse Function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------4.5 How to use Efuse File.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 xml:space="preserve">5. </w:t>
      </w:r>
      <w:smartTag w:uri="urn:schemas-microsoft-com:office:smarttags" w:element="City">
        <w:smartTag w:uri="urn:schemas-microsoft-com:office:smarttags" w:element="place">
          <w:r w:rsidRPr="00312CC5">
            <w:rPr>
              <w:rFonts w:ascii="Times New Roman" w:hAnsi="Times New Roman"/>
              <w:b/>
              <w:sz w:val="28"/>
            </w:rPr>
            <w:t>Crystal</w:t>
          </w:r>
        </w:smartTag>
      </w:smartTag>
      <w:r w:rsidRPr="00312CC5">
        <w:rPr>
          <w:rFonts w:ascii="Times New Roman" w:hAnsi="Times New Roman"/>
          <w:b/>
          <w:sz w:val="28"/>
        </w:rPr>
        <w:t xml:space="preserve"> Calibration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 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6. Read/Write Thermometer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7. Enter To BT Test Link Mode (For WLAN/BT Combo IC)</w:t>
      </w:r>
    </w:p>
    <w:p w:rsidR="00443C00" w:rsidRPr="00312CC5" w:rsidRDefault="00443C00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ab/>
      </w:r>
      <w:r w:rsidRPr="00312CC5">
        <w:rPr>
          <w:rFonts w:ascii="Times New Roman" w:hAnsi="Times New Roman"/>
          <w:b/>
          <w:sz w:val="28"/>
        </w:rPr>
        <w:tab/>
        <w:t>[1. Features]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=============================================================The following steps demonstrate Realtek Wireless Adapter Mass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Production Linux Tool. This is a simple install guide, 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We use Linux utility “iwpriv” to get and set I/O control to WLAN driver. 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Or use realtek proprietary tools “rtwpriv” for Android system.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ab/>
      </w:r>
      <w:r w:rsidRPr="00312CC5">
        <w:rPr>
          <w:rFonts w:ascii="Times New Roman" w:hAnsi="Times New Roman"/>
          <w:b/>
        </w:rPr>
        <w:tab/>
        <w:t>[2. Software Package] - To check have the Component .tar.gz files.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1. Driver source - rtXXX_linux_MP_vX.X.X.tar.gz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2. Wireless tool Source -(If want to use for Android system) - Android_wireless_tools.tar</w:t>
      </w:r>
    </w:p>
    <w:p w:rsidR="00443C00" w:rsidRPr="00312CC5" w:rsidRDefault="00443C00" w:rsidP="00935743">
      <w:pPr>
        <w:rPr>
          <w:rFonts w:ascii="Times New Roman" w:hAnsi="Times New Roman"/>
          <w:lang w:val="fr-FR"/>
        </w:rPr>
      </w:pPr>
      <w:r w:rsidRPr="00312CC5">
        <w:rPr>
          <w:rFonts w:ascii="Times New Roman" w:hAnsi="Times New Roman"/>
          <w:lang w:val="fr-FR"/>
        </w:rPr>
        <w:t>3. Documents</w:t>
      </w:r>
    </w:p>
    <w:p w:rsidR="00443C00" w:rsidRPr="00312CC5" w:rsidRDefault="00443C00" w:rsidP="00935743">
      <w:pPr>
        <w:rPr>
          <w:rFonts w:ascii="Times New Roman" w:hAnsi="Times New Roman"/>
          <w:lang w:val="fr-FR"/>
        </w:rPr>
      </w:pPr>
      <w:r w:rsidRPr="00312CC5">
        <w:rPr>
          <w:rFonts w:ascii="Times New Roman" w:hAnsi="Times New Roman"/>
          <w:lang w:val="fr-FR"/>
        </w:rPr>
        <w:tab/>
        <w:t>- LinuxDriver_MP_Iwpriv_UserGuide.doc</w:t>
      </w:r>
    </w:p>
    <w:p w:rsidR="00443C00" w:rsidRPr="00312CC5" w:rsidRDefault="00443C00" w:rsidP="00935743">
      <w:pPr>
        <w:rPr>
          <w:rFonts w:ascii="Times New Roman" w:hAnsi="Times New Roman"/>
          <w:lang w:val="fr-FR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>[3. Quick Start Guide]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ab/>
      </w:r>
      <w:r w:rsidRPr="00312CC5">
        <w:rPr>
          <w:rFonts w:ascii="Times New Roman" w:hAnsi="Times New Roman"/>
          <w:b/>
          <w:sz w:val="28"/>
        </w:rPr>
        <w:tab/>
        <w:t>[3.1. Build Driver module]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Note: Use su/sudo su for root authentication with following command.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1. Unzip Driver source folder -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># tar -xvzf rtlXXX_linux_MP_linux_vx.x.x.tar.gz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2. Change to driver source code directory -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># cd rtlXXX_linux_MP__linux_vx.x.x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3. To choose interface for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723"/>
          <w:attr w:name="UnitName" w:val="a"/>
        </w:smartTagPr>
        <w:r w:rsidRPr="00312CC5">
          <w:rPr>
            <w:rFonts w:ascii="Times New Roman" w:hAnsi="Times New Roman"/>
          </w:rPr>
          <w:t>8723A</w:t>
        </w:r>
      </w:smartTag>
      <w:r w:rsidRPr="00312CC5">
        <w:rPr>
          <w:rFonts w:ascii="Times New Roman" w:hAnsi="Times New Roman"/>
        </w:rPr>
        <w:t xml:space="preserve"> WiFi Driver.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># chmod 777 make_drv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>#./make_drv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># input 1 or 2 for 8723AS/8723AU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 xml:space="preserve"> 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4.Config compile Setting-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   Edit the "Makefile", and modify the line 21 "CONFIG_MP_INCLUDED = n"  to "CONFIG_MP_INCLUDED = y"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   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   If your target platform is the platform you're compiling driver,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   maybe you don't need to change any setting.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   Otherwise you need to do some configuration manually,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   like cross compiler and kernel source tree directory.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>ex.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>ARCH := arm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>CROSS_COMPILE := arm-none-linux-gnueabi-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>KSRC := /usr/src/linux-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</w:rPr>
          <w:t>2.6.34</w:t>
        </w:r>
      </w:smartTag>
      <w:r w:rsidRPr="00312CC5">
        <w:rPr>
          <w:rFonts w:ascii="Times New Roman" w:hAnsi="Times New Roman"/>
        </w:rPr>
        <w:t>.1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5. Do the Compile the driver source code -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># make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If nothing goes wrong, the driver “8xxx.ko" will be generated.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If there're still some problems or need more detail compile driver guide,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please check normal driver package for more reference.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ab/>
        <w:t>3.2 Build Android wireless tools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</w:t>
      </w:r>
    </w:p>
    <w:p w:rsidR="00443C00" w:rsidRPr="00312CC5" w:rsidRDefault="00443C00" w:rsidP="00B94DE2">
      <w:pPr>
        <w:rPr>
          <w:rFonts w:ascii="Times New Roman" w:hAnsi="Times New Roman"/>
          <w:b/>
          <w:sz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  <w:b/>
            <w:sz w:val="28"/>
          </w:rPr>
          <w:t>3.2.1</w:t>
        </w:r>
      </w:smartTag>
      <w:r w:rsidRPr="00312CC5">
        <w:rPr>
          <w:rFonts w:ascii="Times New Roman" w:hAnsi="Times New Roman"/>
          <w:b/>
          <w:sz w:val="28"/>
        </w:rPr>
        <w:t xml:space="preserve"> rtwpriv for MP APK GUI Tool</w:t>
      </w:r>
    </w:p>
    <w:p w:rsidR="00443C00" w:rsidRPr="00312CC5" w:rsidRDefault="00443C00" w:rsidP="00B94DE2">
      <w:pPr>
        <w:rPr>
          <w:rFonts w:ascii="Times New Roman" w:hAnsi="Times New Roman"/>
          <w:b/>
          <w:sz w:val="28"/>
        </w:rPr>
      </w:pP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The Realtek Android MP apk tool need to use the proprietary rtwpriv tool, please first to execute the adb push the rtwpriv to the android system.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In the RtkWiFiTest_Package_For_Customer package more detailed information on readme.txt.</w:t>
      </w:r>
    </w:p>
    <w:p w:rsidR="00443C00" w:rsidRPr="00312CC5" w:rsidRDefault="00443C00" w:rsidP="00B94DE2">
      <w:pPr>
        <w:rPr>
          <w:rFonts w:ascii="Times New Roman" w:hAnsi="Times New Roman"/>
          <w:b/>
          <w:sz w:val="28"/>
        </w:rPr>
      </w:pP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Q. How to build rtwpriv tool?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A.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[Linux]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Just "make", and you will get executable file "rtwpriv".</w:t>
      </w:r>
    </w:p>
    <w:p w:rsidR="00443C00" w:rsidRPr="00312CC5" w:rsidRDefault="00443C00" w:rsidP="00B94DE2">
      <w:pPr>
        <w:rPr>
          <w:rFonts w:ascii="Times New Roman" w:hAnsi="Times New Roman"/>
        </w:rPr>
      </w:pP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[Android - Speradtrum platform]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Step 1. put rtwpriv directory to idh.code/external/.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Step 2. In root directory (idh.code/), run "./mk sp6820gb u adr external/rtwpriv/".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Step 3. The binary is installed on "out/target/product/hsdroid/system/bin/rtwpriv".</w:t>
      </w:r>
    </w:p>
    <w:p w:rsidR="00443C00" w:rsidRPr="00312CC5" w:rsidRDefault="00443C00" w:rsidP="00B94DE2">
      <w:pPr>
        <w:rPr>
          <w:rFonts w:ascii="Times New Roman" w:hAnsi="Times New Roman"/>
        </w:rPr>
      </w:pPr>
    </w:p>
    <w:p w:rsidR="00443C00" w:rsidRPr="00312CC5" w:rsidRDefault="00443C00" w:rsidP="00B94DE2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B94DE2">
      <w:pPr>
        <w:rPr>
          <w:rFonts w:ascii="Times New Roman" w:hAnsi="Times New Roman"/>
          <w:b/>
          <w:sz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  <w:b/>
            <w:sz w:val="28"/>
          </w:rPr>
          <w:t>3.2.2</w:t>
        </w:r>
      </w:smartTag>
      <w:r w:rsidRPr="00312CC5">
        <w:rPr>
          <w:rFonts w:ascii="Times New Roman" w:hAnsi="Times New Roman"/>
          <w:b/>
          <w:sz w:val="28"/>
        </w:rPr>
        <w:t xml:space="preserve">  iwpriv tool</w:t>
      </w:r>
    </w:p>
    <w:p w:rsidR="00443C00" w:rsidRPr="00312CC5" w:rsidRDefault="00443C00" w:rsidP="00B94DE2">
      <w:pPr>
        <w:rPr>
          <w:rFonts w:ascii="Times New Roman" w:hAnsi="Times New Roman"/>
          <w:b/>
          <w:sz w:val="28"/>
        </w:rPr>
      </w:pP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If you want to use “iwpriv” for Android system, we need to Build iwpriv(wireless tools) for android.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And iwpriv use the “</w:t>
      </w:r>
      <w:r w:rsidRPr="00312CC5">
        <w:rPr>
          <w:rStyle w:val="Emphasis"/>
          <w:rFonts w:ascii="Times New Roman" w:hAnsi="Times New Roman"/>
          <w:i w:val="0"/>
          <w:iCs w:val="0"/>
          <w:color w:val="DD4B39"/>
          <w:shd w:val="clear" w:color="auto" w:fill="FFFFFF"/>
        </w:rPr>
        <w:t>wireless</w:t>
      </w:r>
      <w:r w:rsidRPr="00312CC5">
        <w:rPr>
          <w:rFonts w:ascii="Times New Roman" w:hAnsi="Times New Roman" w:cs="Times New Roman"/>
          <w:color w:val="444444"/>
          <w:shd w:val="clear" w:color="auto" w:fill="FFFFFF"/>
        </w:rPr>
        <w:t>-</w:t>
      </w:r>
      <w:r w:rsidRPr="00312CC5">
        <w:rPr>
          <w:rStyle w:val="Emphasis"/>
          <w:rFonts w:ascii="Times New Roman" w:hAnsi="Times New Roman"/>
          <w:i w:val="0"/>
          <w:iCs w:val="0"/>
          <w:color w:val="DD4B39"/>
          <w:shd w:val="clear" w:color="auto" w:fill="FFFFFF"/>
        </w:rPr>
        <w:t>extensions</w:t>
      </w:r>
      <w:r w:rsidRPr="00312CC5">
        <w:rPr>
          <w:rFonts w:ascii="Times New Roman" w:hAnsi="Times New Roman" w:cs="Times New Roman"/>
        </w:rPr>
        <w:t>” to ioctrl with wlan driver, If your Android kernel disable the wireless extensions,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Please rebuild kernel and enable the kernel config “</w:t>
      </w:r>
      <w:r w:rsidRPr="00312CC5">
        <w:rPr>
          <w:rStyle w:val="Emphasis"/>
          <w:rFonts w:ascii="Times New Roman" w:hAnsi="Times New Roman"/>
          <w:i w:val="0"/>
          <w:iCs w:val="0"/>
          <w:color w:val="DD4B39"/>
          <w:shd w:val="clear" w:color="auto" w:fill="FFFFFF"/>
        </w:rPr>
        <w:t>wireless</w:t>
      </w:r>
      <w:r w:rsidRPr="00312CC5">
        <w:rPr>
          <w:rFonts w:ascii="Times New Roman" w:hAnsi="Times New Roman"/>
          <w:color w:val="444444"/>
          <w:shd w:val="clear" w:color="auto" w:fill="FFFFFF"/>
        </w:rPr>
        <w:t>-</w:t>
      </w:r>
      <w:r w:rsidRPr="00312CC5">
        <w:rPr>
          <w:rStyle w:val="Emphasis"/>
          <w:rFonts w:ascii="Times New Roman" w:hAnsi="Times New Roman"/>
          <w:i w:val="0"/>
          <w:iCs w:val="0"/>
          <w:color w:val="DD4B39"/>
          <w:shd w:val="clear" w:color="auto" w:fill="FFFFFF"/>
        </w:rPr>
        <w:t>extensions</w:t>
      </w:r>
      <w:r w:rsidRPr="00312CC5">
        <w:rPr>
          <w:rFonts w:ascii="Times New Roman" w:hAnsi="Times New Roman"/>
        </w:rPr>
        <w:t>”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 xml:space="preserve"> Networking support ---&gt;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-*- Wireless ---&gt;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[*] WIRELESS_EXT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[*] WEXT_PRIV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  <w:kern w:val="2"/>
          <w:szCs w:val="22"/>
        </w:rPr>
      </w:pPr>
      <w:r w:rsidRPr="00312CC5">
        <w:rPr>
          <w:rFonts w:ascii="Times New Roman" w:hAnsi="Times New Roman" w:cs="Times New Roman"/>
          <w:kern w:val="2"/>
          <w:szCs w:val="22"/>
        </w:rPr>
        <w:t xml:space="preserve">If your are use Linux kernel 3.x, maybe you can’t to select and enable items on make menuconfig, you can refer the following </w:t>
      </w:r>
      <w:hyperlink r:id="rId7" w:history="1">
        <w:r w:rsidRPr="00312CC5">
          <w:rPr>
            <w:rFonts w:ascii="Times New Roman" w:hAnsi="Times New Roman" w:cs="Times New Roman"/>
            <w:kern w:val="2"/>
            <w:szCs w:val="22"/>
          </w:rPr>
          <w:t>procedures</w:t>
        </w:r>
      </w:hyperlink>
      <w:r w:rsidRPr="00312CC5">
        <w:rPr>
          <w:rFonts w:ascii="Times New Roman" w:hAnsi="Times New Roman" w:cs="Times New Roman"/>
          <w:kern w:val="2"/>
          <w:szCs w:val="22"/>
        </w:rPr>
        <w:t>: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  <w:kern w:val="2"/>
          <w:szCs w:val="22"/>
        </w:rPr>
      </w:pP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  <w:kern w:val="2"/>
          <w:szCs w:val="22"/>
        </w:rPr>
      </w:pPr>
      <w:r w:rsidRPr="00312CC5">
        <w:rPr>
          <w:rFonts w:ascii="Times New Roman" w:hAnsi="Times New Roman" w:cs="Times New Roman"/>
          <w:kern w:val="2"/>
          <w:szCs w:val="22"/>
        </w:rPr>
        <w:t>Changed the followings in \linux-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 w:cs="Times New Roman"/>
            <w:kern w:val="2"/>
            <w:szCs w:val="22"/>
          </w:rPr>
          <w:t>3.0.20</w:t>
        </w:r>
      </w:smartTag>
      <w:r w:rsidRPr="00312CC5">
        <w:rPr>
          <w:rFonts w:ascii="Times New Roman" w:hAnsi="Times New Roman" w:cs="Times New Roman"/>
          <w:kern w:val="2"/>
          <w:szCs w:val="22"/>
        </w:rPr>
        <w:t>\net\wireless\Kconfig: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  <w:sz w:val="28"/>
        </w:rPr>
      </w:pPr>
      <w:r w:rsidRPr="00312CC5">
        <w:rPr>
          <w:rFonts w:ascii="Times New Roman" w:hAnsi="Times New Roman" w:cs="Times New Roman"/>
          <w:b/>
          <w:sz w:val="28"/>
        </w:rPr>
        <w:t>before</w:t>
      </w:r>
      <w:r w:rsidRPr="00312CC5">
        <w:rPr>
          <w:rFonts w:ascii="Times New Roman" w:hAnsi="Times New Roman" w:cs="Times New Roman"/>
          <w:sz w:val="28"/>
        </w:rPr>
        <w:t>: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config WIRELESS_EXT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bool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...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config WEXT_PRIV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bool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  <w:b/>
          <w:sz w:val="28"/>
        </w:rPr>
      </w:pPr>
      <w:r w:rsidRPr="00312CC5">
        <w:rPr>
          <w:rFonts w:ascii="Times New Roman" w:hAnsi="Times New Roman" w:cs="Times New Roman"/>
          <w:b/>
          <w:sz w:val="28"/>
        </w:rPr>
        <w:t>to: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config WIRELESS_EXT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bool "WIRELESS_EXT"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...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config WEXT_PRIV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bool "WEXT_PRIV"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and selected the followings in "make menuconfig":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Networking support ---&gt;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-*- Wireless ---&gt;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[*] WIRELESS_EXT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>[*] WEXT_PRIV</w:t>
      </w: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</w:p>
    <w:p w:rsidR="00443C00" w:rsidRPr="00312CC5" w:rsidRDefault="00443C00" w:rsidP="00B94DE2">
      <w:pPr>
        <w:pStyle w:val="PlainText"/>
        <w:rPr>
          <w:rFonts w:ascii="Times New Roman" w:hAnsi="Times New Roman" w:cs="Times New Roman"/>
        </w:rPr>
      </w:pPr>
      <w:r w:rsidRPr="00312CC5">
        <w:rPr>
          <w:rFonts w:ascii="Times New Roman" w:hAnsi="Times New Roman" w:cs="Times New Roman"/>
        </w:rPr>
        <w:t xml:space="preserve">With these steps, kernel and WLAN driver seem to be compiled successfully. </w:t>
      </w:r>
    </w:p>
    <w:p w:rsidR="00443C00" w:rsidRPr="00312CC5" w:rsidRDefault="00443C00" w:rsidP="00B94DE2">
      <w:pPr>
        <w:rPr>
          <w:rFonts w:ascii="Times New Roman" w:hAnsi="Times New Roman"/>
        </w:rPr>
      </w:pPr>
    </w:p>
    <w:p w:rsidR="00443C00" w:rsidRPr="00312CC5" w:rsidRDefault="00443C00" w:rsidP="00B94DE2">
      <w:pPr>
        <w:rPr>
          <w:rFonts w:ascii="Times New Roman" w:hAnsi="Times New Roman"/>
          <w:b/>
          <w:sz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  <w:b/>
            <w:sz w:val="28"/>
          </w:rPr>
          <w:t>3.2.2</w:t>
        </w:r>
      </w:smartTag>
      <w:r w:rsidRPr="00312CC5">
        <w:rPr>
          <w:rFonts w:ascii="Times New Roman" w:hAnsi="Times New Roman"/>
          <w:b/>
          <w:sz w:val="28"/>
        </w:rPr>
        <w:t>-1 Compile the wireless tools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#tar zxvf Android_wireless_tools-iwpriv.tar.gz</w:t>
      </w:r>
    </w:p>
    <w:p w:rsidR="00443C00" w:rsidRPr="00312CC5" w:rsidRDefault="00443C00" w:rsidP="00B94DE2">
      <w:pPr>
        <w:rPr>
          <w:rFonts w:ascii="Times New Roman" w:hAnsi="Times New Roman"/>
        </w:rPr>
      </w:pP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#cp wireless_tools froyo-x86/external/</w:t>
      </w:r>
    </w:p>
    <w:p w:rsidR="00443C00" w:rsidRPr="00312CC5" w:rsidRDefault="00443C00" w:rsidP="00B94DE2">
      <w:pPr>
        <w:rPr>
          <w:rFonts w:ascii="Times New Roman" w:hAnsi="Times New Roman"/>
        </w:rPr>
      </w:pP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root@realtek-desktop:~/Desktop/froyo-x86/external/wireless_tools# . ../../build/envsetup.sh 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root@realtek-desktop:~/Desktop/froyo-x86/external/wireless_tools# mm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.....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target Non-prelinked: iwpriv (out/target/product/eeepc/symbols/system/bin/iwpriv)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target Unstripped: iwpriv (out/target/product/eeepc/obj/EXECUTABLES/iwpriv_intermediates/iwpriv)</w:t>
      </w: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Install: out/target/product/eeepc/system/xbin/iwpriv</w:t>
      </w:r>
    </w:p>
    <w:p w:rsidR="00443C00" w:rsidRPr="00312CC5" w:rsidRDefault="00443C00" w:rsidP="00B94DE2">
      <w:pPr>
        <w:rPr>
          <w:rFonts w:ascii="Times New Roman" w:hAnsi="Times New Roman"/>
        </w:rPr>
      </w:pPr>
    </w:p>
    <w:p w:rsidR="00443C00" w:rsidRPr="00312CC5" w:rsidRDefault="00443C00" w:rsidP="00B94DE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#cp " out/target/product/eeepc/system/xbin/iwpriv "  to target platform file system " system/xbin/iwpriv ".</w:t>
      </w:r>
    </w:p>
    <w:p w:rsidR="00443C00" w:rsidRPr="00312CC5" w:rsidRDefault="00443C00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B94DE2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ab/>
      </w:r>
      <w:r w:rsidRPr="00312CC5">
        <w:rPr>
          <w:rFonts w:ascii="Times New Roman" w:hAnsi="Times New Roman"/>
          <w:b/>
          <w:sz w:val="28"/>
        </w:rPr>
        <w:tab/>
        <w:t>[3.3  Manual</w:t>
      </w:r>
      <w:r w:rsidRPr="00312CC5">
        <w:rPr>
          <w:rFonts w:ascii="Times New Roman" w:hAnsi="Times New Roman"/>
          <w:sz w:val="28"/>
        </w:rPr>
        <w:t> </w:t>
      </w:r>
      <w:r w:rsidRPr="00312CC5">
        <w:rPr>
          <w:rFonts w:ascii="Times New Roman" w:hAnsi="Times New Roman"/>
          <w:b/>
          <w:sz w:val="28"/>
        </w:rPr>
        <w:t>for MP Use Example]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(Execute the following commands after WLAN interface is normally opened)</w:t>
      </w:r>
    </w:p>
    <w:p w:rsidR="00443C00" w:rsidRPr="00312CC5" w:rsidRDefault="00443C00" w:rsidP="00935743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change the input parameter(rate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channel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txpower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bandwidth),please must input advance the command "</w:t>
      </w:r>
      <w:r w:rsidRPr="00312CC5">
        <w:rPr>
          <w:rFonts w:ascii="Times New Roman" w:hAnsi="Times New Roman"/>
          <w:b/>
          <w:color w:val="FF0000"/>
        </w:rPr>
        <w:t>iwpriv wlan0 mp_ctx stop</w:t>
      </w:r>
      <w:r w:rsidRPr="00312CC5">
        <w:rPr>
          <w:rFonts w:ascii="Times New Roman" w:hAnsi="Times New Roman"/>
          <w:color w:val="FF0000"/>
        </w:rPr>
        <w:t>".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Please refer the doc "iwpriv_mp_settings_for_different_data_rate.xls " for set data rate.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Insert and enable the MP Mode Driver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insmod wlan.ko rtw_mp_mode</w:t>
      </w:r>
      <w:bookmarkStart w:id="0" w:name="_GoBack"/>
      <w:bookmarkEnd w:id="0"/>
      <w:r w:rsidRPr="00312CC5">
        <w:rPr>
          <w:rFonts w:ascii="Times New Roman" w:hAnsi="Times New Roman"/>
        </w:rPr>
        <w:t>=1</w:t>
      </w:r>
    </w:p>
    <w:p w:rsidR="00443C00" w:rsidRPr="00312CC5" w:rsidRDefault="00443C00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  <w:b/>
          </w:rPr>
          <w:t>3.3.1</w:t>
        </w:r>
      </w:smartTag>
      <w:r w:rsidRPr="00312CC5">
        <w:rPr>
          <w:rFonts w:ascii="Times New Roman" w:hAnsi="Times New Roman"/>
          <w:b/>
        </w:rPr>
        <w:t xml:space="preserve">  [ </w:t>
      </w:r>
      <w:smartTag w:uri="urn:schemas-microsoft-com:office:smarttags" w:element="City">
        <w:smartTag w:uri="urn:schemas-microsoft-com:office:smarttags" w:element="place">
          <w:r w:rsidRPr="00312CC5">
            <w:rPr>
              <w:rFonts w:ascii="Times New Roman" w:hAnsi="Times New Roman"/>
              <w:b/>
            </w:rPr>
            <w:t>Continuous</w:t>
          </w:r>
        </w:smartTag>
        <w:r w:rsidRPr="00312CC5">
          <w:rPr>
            <w:rFonts w:ascii="Times New Roman" w:hAnsi="Times New Roman"/>
            <w:b/>
          </w:rPr>
          <w:t xml:space="preserve"> </w:t>
        </w:r>
        <w:smartTag w:uri="urn:schemas-microsoft-com:office:smarttags" w:element="State">
          <w:r w:rsidRPr="00312CC5">
            <w:rPr>
              <w:rFonts w:ascii="Times New Roman" w:hAnsi="Times New Roman"/>
              <w:b/>
            </w:rPr>
            <w:t>Tx</w:t>
          </w:r>
        </w:smartTag>
      </w:smartTag>
      <w:r w:rsidRPr="00312CC5">
        <w:rPr>
          <w:rFonts w:ascii="Times New Roman" w:hAnsi="Times New Roman"/>
          <w:b/>
        </w:rPr>
        <w:t xml:space="preserve"> testing ] :</w:t>
      </w:r>
      <w:r w:rsidRPr="00312CC5">
        <w:rPr>
          <w:rFonts w:ascii="Times New Roman" w:hAnsi="Times New Roman"/>
          <w:b/>
        </w:rPr>
        <w:tab/>
        <w:t>"iwpriv wlan0 mp_ctx background"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  <w:r w:rsidRPr="00312CC5">
        <w:rPr>
          <w:rFonts w:ascii="Times New Roman" w:hAnsi="Times New Roman"/>
          <w:color w:val="002060"/>
          <w:sz w:val="20"/>
        </w:rPr>
        <w:t>#ifconfig wlan0 up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Enable Device for MP operation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mp_start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enter MP mode</w:t>
      </w:r>
      <w:r w:rsidRPr="00312CC5">
        <w:rPr>
          <w:rFonts w:ascii="Times New Roman" w:hAnsi="Times New Roman"/>
          <w:b/>
        </w:rPr>
        <w:tab/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mp_setrfpath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//Switch Antenna to WiFi (For Combo IC)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mp_channel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</w:r>
      <w:r w:rsidRPr="00312CC5">
        <w:rPr>
          <w:rFonts w:ascii="Times New Roman" w:hAnsi="Times New Roman"/>
          <w:b/>
        </w:rPr>
        <w:tab/>
        <w:t>// set channel to 1 . 2, 3, 4~13 etc.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mp_bandwidth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m"/>
        </w:smartTagPr>
        <w:r w:rsidRPr="00312CC5">
          <w:rPr>
            <w:rFonts w:ascii="Times New Roman" w:hAnsi="Times New Roman"/>
            <w:color w:val="002060"/>
            <w:sz w:val="20"/>
          </w:rPr>
          <w:t>40M</w:t>
        </w:r>
      </w:smartTag>
      <w:r w:rsidRPr="00312CC5">
        <w:rPr>
          <w:rFonts w:ascii="Times New Roman" w:hAnsi="Times New Roman"/>
          <w:color w:val="002060"/>
          <w:sz w:val="20"/>
        </w:rPr>
        <w:t>=0,shortGI=0</w:t>
      </w:r>
      <w:r w:rsidRPr="00312CC5">
        <w:rPr>
          <w:rFonts w:ascii="Times New Roman" w:hAnsi="Times New Roman"/>
        </w:rPr>
        <w:t xml:space="preserve">    </w:t>
      </w:r>
      <w:r w:rsidRPr="00312CC5">
        <w:rPr>
          <w:rFonts w:ascii="Times New Roman" w:hAnsi="Times New Roman"/>
          <w:b/>
        </w:rPr>
        <w:t xml:space="preserve">// set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m"/>
        </w:smartTagPr>
        <w:r w:rsidRPr="00312CC5">
          <w:rPr>
            <w:rFonts w:ascii="Times New Roman" w:hAnsi="Times New Roman"/>
            <w:b/>
          </w:rPr>
          <w:t>20M</w:t>
        </w:r>
      </w:smartTag>
      <w:r w:rsidRPr="00312CC5">
        <w:rPr>
          <w:rFonts w:ascii="Times New Roman" w:hAnsi="Times New Roman"/>
          <w:b/>
        </w:rPr>
        <w:t xml:space="preserve"> mode and long GI,set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m"/>
        </w:smartTagPr>
        <w:r w:rsidRPr="00312CC5">
          <w:rPr>
            <w:rFonts w:ascii="Times New Roman" w:hAnsi="Times New Roman"/>
            <w:b/>
          </w:rPr>
          <w:t>40M</w:t>
        </w:r>
      </w:smartTag>
      <w:r w:rsidRPr="00312CC5">
        <w:rPr>
          <w:rFonts w:ascii="Times New Roman" w:hAnsi="Times New Roman"/>
          <w:b/>
        </w:rPr>
        <w:t xml:space="preserve"> is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m"/>
        </w:smartTagPr>
        <w:r w:rsidRPr="00312CC5">
          <w:rPr>
            <w:rFonts w:ascii="Times New Roman" w:hAnsi="Times New Roman"/>
            <w:b/>
          </w:rPr>
          <w:t>40M</w:t>
        </w:r>
      </w:smartTag>
      <w:r w:rsidRPr="00312CC5">
        <w:rPr>
          <w:rFonts w:ascii="Times New Roman" w:hAnsi="Times New Roman"/>
          <w:b/>
        </w:rPr>
        <w:t xml:space="preserve">=1 , set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m"/>
        </w:smartTagPr>
        <w:r w:rsidRPr="00312CC5">
          <w:rPr>
            <w:rFonts w:ascii="Times New Roman" w:hAnsi="Times New Roman"/>
            <w:b/>
          </w:rPr>
          <w:t>80M</w:t>
        </w:r>
      </w:smartTag>
      <w:r w:rsidRPr="00312CC5">
        <w:rPr>
          <w:rFonts w:ascii="Times New Roman" w:hAnsi="Times New Roman"/>
          <w:b/>
        </w:rPr>
        <w:t>= 2.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mp_ant_tx a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 xml:space="preserve">    </w:t>
      </w:r>
      <w:r w:rsidRPr="00312CC5">
        <w:rPr>
          <w:rFonts w:ascii="Times New Roman" w:hAnsi="Times New Roman"/>
          <w:b/>
        </w:rPr>
        <w:t>//Select Antenna A for operation,if device have 2x2 antennam select antenna "a" or "b" and "ab" for operation.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mp_rate 108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 xml:space="preserve">   </w:t>
      </w:r>
      <w:r w:rsidRPr="00312CC5">
        <w:rPr>
          <w:rFonts w:ascii="Times New Roman" w:hAnsi="Times New Roman"/>
          <w:b/>
        </w:rPr>
        <w:t xml:space="preserve">// set OFDM data rate to 54Mbps, ex: CCK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"/>
        </w:smartTagPr>
        <w:r w:rsidRPr="00312CC5">
          <w:rPr>
            <w:rFonts w:ascii="Times New Roman" w:hAnsi="Times New Roman"/>
            <w:b/>
          </w:rPr>
          <w:t>1M</w:t>
        </w:r>
      </w:smartTag>
      <w:r w:rsidRPr="00312CC5">
        <w:rPr>
          <w:rFonts w:ascii="Times New Roman" w:hAnsi="Times New Roman"/>
          <w:b/>
        </w:rPr>
        <w:t xml:space="preserve"> = 2, CCK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.5"/>
          <w:attr w:name="UnitName" w:val="m"/>
        </w:smartTagPr>
        <w:r w:rsidRPr="00312CC5">
          <w:rPr>
            <w:rFonts w:ascii="Times New Roman" w:hAnsi="Times New Roman"/>
            <w:b/>
          </w:rPr>
          <w:t>5.5M</w:t>
        </w:r>
      </w:smartTag>
      <w:r w:rsidRPr="00312CC5">
        <w:rPr>
          <w:rFonts w:ascii="Times New Roman" w:hAnsi="Times New Roman"/>
          <w:b/>
        </w:rPr>
        <w:t xml:space="preserve"> = 11 ;OFDM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m"/>
        </w:smartTagPr>
        <w:r w:rsidRPr="00312CC5">
          <w:rPr>
            <w:rFonts w:ascii="Times New Roman" w:hAnsi="Times New Roman"/>
            <w:b/>
          </w:rPr>
          <w:t>6M</w:t>
        </w:r>
      </w:smartTag>
      <w:r w:rsidRPr="00312CC5">
        <w:rPr>
          <w:rFonts w:ascii="Times New Roman" w:hAnsi="Times New Roman"/>
          <w:b/>
        </w:rPr>
        <w:t>=12</w:t>
      </w:r>
      <w:r w:rsidRPr="00312CC5">
        <w:rPr>
          <w:rFonts w:ascii="Times New Roman" w:hint="eastAsia"/>
          <w:b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4"/>
          <w:attr w:name="UnitName" w:val="m"/>
        </w:smartTagPr>
        <w:r w:rsidRPr="00312CC5">
          <w:rPr>
            <w:rFonts w:ascii="Times New Roman" w:hAnsi="Times New Roman"/>
            <w:b/>
          </w:rPr>
          <w:t>54M</w:t>
        </w:r>
      </w:smartTag>
      <w:r w:rsidRPr="00312CC5">
        <w:rPr>
          <w:rFonts w:ascii="Times New Roman" w:hAnsi="Times New Roman"/>
          <w:b/>
        </w:rPr>
        <w:t xml:space="preserve"> = 108; N Rate: MCS0 = 128,MCS1 = 129,MCS 2=130....MCS15 = 143 etc ;VHT Rate :MCS0 = 144,MCS 1=145,MCS 2=146 ~ MCS9 =153.</w:t>
      </w:r>
    </w:p>
    <w:p w:rsidR="00443C00" w:rsidRPr="00312CC5" w:rsidRDefault="00443C00" w:rsidP="000C008E">
      <w:pPr>
        <w:rPr>
          <w:rFonts w:ascii="Times New Roman" w:hAnsi="Times New Roman"/>
          <w:b/>
        </w:rPr>
      </w:pPr>
    </w:p>
    <w:p w:rsidR="00443C00" w:rsidRPr="00312CC5" w:rsidRDefault="00443C00" w:rsidP="000C008E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get and use Efuse Tx power index,please input advance the command "</w:t>
      </w:r>
      <w:r w:rsidRPr="00312CC5">
        <w:rPr>
          <w:rFonts w:ascii="Times New Roman" w:hAnsi="Times New Roman"/>
          <w:b/>
          <w:color w:val="FF0000"/>
        </w:rPr>
        <w:t xml:space="preserve">iwpriv wlan0 mp_get_txpower </w:t>
      </w:r>
      <w:r w:rsidRPr="00312CC5">
        <w:rPr>
          <w:rFonts w:ascii="Times New Roman" w:hAnsi="Times New Roman"/>
          <w:color w:val="FF0000"/>
        </w:rPr>
        <w:t>",and use the return value fill to following orange field. </w:t>
      </w:r>
    </w:p>
    <w:p w:rsidR="00443C00" w:rsidRPr="00312CC5" w:rsidRDefault="00443C00" w:rsidP="000C008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mp_txpower patha=</w:t>
      </w:r>
      <w:r w:rsidRPr="00312CC5">
        <w:rPr>
          <w:rFonts w:ascii="Times New Roman" w:hAnsi="Times New Roman"/>
          <w:color w:val="FFC000"/>
          <w:sz w:val="20"/>
        </w:rPr>
        <w:t>44</w:t>
      </w:r>
      <w:r w:rsidRPr="00312CC5">
        <w:rPr>
          <w:rFonts w:ascii="Times New Roman" w:hAnsi="Times New Roman"/>
          <w:color w:val="002060"/>
          <w:sz w:val="20"/>
        </w:rPr>
        <w:t>,pathb=</w:t>
      </w:r>
      <w:r w:rsidRPr="00312CC5">
        <w:rPr>
          <w:rFonts w:ascii="Times New Roman" w:hAnsi="Times New Roman"/>
          <w:color w:val="FFC000"/>
          <w:sz w:val="20"/>
        </w:rPr>
        <w:t>44</w:t>
      </w:r>
      <w:r w:rsidRPr="00312CC5">
        <w:rPr>
          <w:rFonts w:ascii="Times New Roman" w:hAnsi="Times New Roman"/>
        </w:rPr>
        <w:t xml:space="preserve">     </w:t>
      </w:r>
      <w:r w:rsidRPr="00312CC5">
        <w:rPr>
          <w:rFonts w:ascii="Times New Roman" w:hAnsi="Times New Roman"/>
          <w:b/>
        </w:rPr>
        <w:t>//set path A and path B Tx power level,the Range is 0~63.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  <w:color w:val="002060"/>
        </w:rPr>
        <w:t>#iwpriv wlan0 mp_ctx background</w:t>
      </w:r>
      <w:r w:rsidRPr="00312CC5">
        <w:rPr>
          <w:rFonts w:ascii="Times New Roman" w:hAnsi="Times New Roman"/>
          <w:b/>
        </w:rPr>
        <w:tab/>
      </w:r>
      <w:r w:rsidRPr="00312CC5">
        <w:rPr>
          <w:rFonts w:ascii="Times New Roman" w:hAnsi="Times New Roman"/>
          <w:sz w:val="20"/>
        </w:rPr>
        <w:tab/>
      </w:r>
      <w:r w:rsidRPr="00312CC5">
        <w:rPr>
          <w:rFonts w:ascii="Times New Roman" w:hAnsi="Times New Roman"/>
          <w:b/>
        </w:rPr>
        <w:t>// start continuous Tx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mp_ctx 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</w:r>
      <w:r w:rsidRPr="00312CC5">
        <w:rPr>
          <w:rFonts w:ascii="Times New Roman" w:hAnsi="Times New Roman"/>
          <w:b/>
        </w:rPr>
        <w:tab/>
        <w:t>//stop continuous Tx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DD78E1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change the input parameter(rate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channel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txpower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bandwidth),please must input advance the command "</w:t>
      </w:r>
      <w:r w:rsidRPr="00312CC5">
        <w:rPr>
          <w:rFonts w:ascii="Times New Roman" w:hAnsi="Times New Roman"/>
          <w:b/>
          <w:color w:val="FF0000"/>
        </w:rPr>
        <w:t>iwpriv wlan0 mp_ctx stop</w:t>
      </w:r>
      <w:r w:rsidRPr="00312CC5">
        <w:rPr>
          <w:rFonts w:ascii="Times New Roman" w:hAnsi="Times New Roman"/>
          <w:color w:val="FF0000"/>
        </w:rPr>
        <w:t>".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  <w:t>// exit MP mode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FF0000"/>
        </w:rPr>
        <w:t>If you want to continue MP test , don’t do this command.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down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close WLAN interface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DD0197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12CC5">
          <w:rPr>
            <w:rFonts w:ascii="Times New Roman" w:hAnsi="Times New Roman"/>
            <w:b/>
          </w:rPr>
          <w:t>3.3.2</w:t>
        </w:r>
        <w:r w:rsidRPr="00312CC5">
          <w:rPr>
            <w:rFonts w:ascii="Times New Roman" w:hAnsi="Times New Roman"/>
            <w:b/>
          </w:rPr>
          <w:tab/>
        </w:r>
      </w:smartTag>
      <w:r w:rsidRPr="00312CC5">
        <w:rPr>
          <w:rFonts w:ascii="Times New Roman" w:hAnsi="Times New Roman"/>
          <w:b/>
        </w:rPr>
        <w:t xml:space="preserve">[ Continuous </w:t>
      </w:r>
      <w:smartTag w:uri="urn:schemas-microsoft-com:office:smarttags" w:element="City">
        <w:smartTag w:uri="urn:schemas-microsoft-com:office:smarttags" w:element="place">
          <w:r w:rsidRPr="00312CC5">
            <w:rPr>
              <w:rFonts w:ascii="Times New Roman" w:hAnsi="Times New Roman"/>
              <w:b/>
            </w:rPr>
            <w:t>Packet</w:t>
          </w:r>
        </w:smartTag>
        <w:r w:rsidRPr="00312CC5">
          <w:rPr>
            <w:rFonts w:ascii="Times New Roman" w:hAnsi="Times New Roman"/>
            <w:b/>
          </w:rPr>
          <w:t xml:space="preserve"> </w:t>
        </w:r>
        <w:smartTag w:uri="urn:schemas-microsoft-com:office:smarttags" w:element="State">
          <w:r w:rsidRPr="00312CC5">
            <w:rPr>
              <w:rFonts w:ascii="Times New Roman" w:hAnsi="Times New Roman"/>
              <w:b/>
            </w:rPr>
            <w:t>Tx</w:t>
          </w:r>
        </w:smartTag>
      </w:smartTag>
      <w:r w:rsidRPr="00312CC5">
        <w:rPr>
          <w:rFonts w:ascii="Times New Roman" w:hAnsi="Times New Roman"/>
          <w:b/>
        </w:rPr>
        <w:t xml:space="preserve"> testing] :</w:t>
      </w:r>
      <w:r w:rsidRPr="00312CC5">
        <w:rPr>
          <w:rFonts w:ascii="Times New Roman" w:hAnsi="Times New Roman"/>
          <w:b/>
        </w:rPr>
        <w:tab/>
        <w:t>"iwpriv wlan0 mp_ctx background,pkt"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643D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up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Enable Device for MP operation</w:t>
      </w:r>
    </w:p>
    <w:p w:rsidR="00443C00" w:rsidRPr="00312CC5" w:rsidRDefault="00443C00" w:rsidP="00643D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mp_start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enter MP mode</w:t>
      </w:r>
      <w:r w:rsidRPr="00312CC5">
        <w:rPr>
          <w:rFonts w:ascii="Times New Roman" w:hAnsi="Times New Roman"/>
          <w:b/>
        </w:rPr>
        <w:tab/>
      </w:r>
    </w:p>
    <w:p w:rsidR="00443C00" w:rsidRPr="00312CC5" w:rsidRDefault="00443C00" w:rsidP="00643D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mp_setrfpath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//Switch Antenna to WiFi (For Combo IC)</w:t>
      </w:r>
    </w:p>
    <w:p w:rsidR="00443C00" w:rsidRPr="00312CC5" w:rsidRDefault="00443C00" w:rsidP="00643D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mp_channel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</w:r>
      <w:r w:rsidRPr="00312CC5">
        <w:rPr>
          <w:rFonts w:ascii="Times New Roman" w:hAnsi="Times New Roman"/>
          <w:b/>
        </w:rPr>
        <w:tab/>
        <w:t>// set channel to 1 . 2, 3, 4~13 etc.</w:t>
      </w:r>
    </w:p>
    <w:p w:rsidR="00443C00" w:rsidRPr="00312CC5" w:rsidRDefault="00443C00" w:rsidP="00614072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mp_bandwidth 40M=0,shortGI=0</w:t>
      </w:r>
      <w:r w:rsidRPr="00312CC5">
        <w:rPr>
          <w:rFonts w:ascii="Times New Roman" w:hAnsi="Times New Roman"/>
        </w:rPr>
        <w:t xml:space="preserve">    </w:t>
      </w:r>
      <w:r w:rsidRPr="00312CC5">
        <w:rPr>
          <w:rFonts w:ascii="Times New Roman" w:hAnsi="Times New Roman"/>
          <w:b/>
        </w:rPr>
        <w:t>// set 20M mode and long GI,set 40M is 40M=1 , set 80M= 2.</w:t>
      </w:r>
    </w:p>
    <w:p w:rsidR="00443C00" w:rsidRPr="00312CC5" w:rsidRDefault="00443C00" w:rsidP="00643D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mp_ant_tx a</w:t>
      </w:r>
      <w:r w:rsidRPr="00312CC5">
        <w:rPr>
          <w:rFonts w:ascii="Times New Roman" w:hAnsi="Times New Roman"/>
          <w:color w:val="0070C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 xml:space="preserve">    </w:t>
      </w:r>
      <w:r w:rsidRPr="00312CC5">
        <w:rPr>
          <w:rFonts w:ascii="Times New Roman" w:hAnsi="Times New Roman"/>
          <w:b/>
        </w:rPr>
        <w:t>//Select Antenna A for operation,if device have 2x2 antennam select antenna "a" or "b" and "ab" for operation.</w:t>
      </w:r>
    </w:p>
    <w:p w:rsidR="00443C00" w:rsidRPr="00312CC5" w:rsidRDefault="00443C00" w:rsidP="00643D97">
      <w:pPr>
        <w:rPr>
          <w:rFonts w:ascii="Times New Roman" w:hAnsi="Times New Roman"/>
          <w:b/>
        </w:rPr>
      </w:pPr>
    </w:p>
    <w:p w:rsidR="00443C00" w:rsidRPr="00312CC5" w:rsidRDefault="00443C00" w:rsidP="00C217D8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mp_rate 108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 xml:space="preserve">   </w:t>
      </w:r>
      <w:r w:rsidRPr="00312CC5">
        <w:rPr>
          <w:rFonts w:ascii="Times New Roman" w:hAnsi="Times New Roman"/>
          <w:b/>
        </w:rPr>
        <w:t>// set OFDM data rate to 54Mbps, ex: CCK 1M = 2, CCK 5.5M = 11 ;OFDM 6M=12</w:t>
      </w:r>
      <w:r w:rsidRPr="00312CC5">
        <w:rPr>
          <w:rFonts w:ascii="Times New Roman" w:hint="eastAsia"/>
          <w:b/>
        </w:rPr>
        <w:t>、</w:t>
      </w:r>
      <w:r w:rsidRPr="00312CC5">
        <w:rPr>
          <w:rFonts w:ascii="Times New Roman" w:hAnsi="Times New Roman"/>
          <w:b/>
        </w:rPr>
        <w:t>54M = 108; N Rate: MCS0 = 128,MCS1 = 129,MCS 2=130....MCS15 = 143 etc ;VHT Rate :MCS0 = 144,MCS 1=145,MCS 2=146 ~ MCS9 =153.</w:t>
      </w:r>
    </w:p>
    <w:p w:rsidR="00443C00" w:rsidRPr="00312CC5" w:rsidRDefault="00443C00" w:rsidP="00047F12">
      <w:pPr>
        <w:rPr>
          <w:rFonts w:ascii="Times New Roman" w:hAnsi="Times New Roman"/>
          <w:b/>
        </w:rPr>
      </w:pPr>
    </w:p>
    <w:p w:rsidR="00443C00" w:rsidRPr="00312CC5" w:rsidRDefault="00443C00" w:rsidP="00047F12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get and use Efuse Tx power index,please input advance the command "</w:t>
      </w:r>
      <w:r w:rsidRPr="00312CC5">
        <w:rPr>
          <w:rFonts w:ascii="Times New Roman" w:hAnsi="Times New Roman"/>
          <w:b/>
          <w:color w:val="FF0000"/>
        </w:rPr>
        <w:t xml:space="preserve">iwpriv wlan0 mp_get_txpower </w:t>
      </w:r>
      <w:r w:rsidRPr="00312CC5">
        <w:rPr>
          <w:rFonts w:ascii="Times New Roman" w:hAnsi="Times New Roman"/>
          <w:color w:val="FF0000"/>
        </w:rPr>
        <w:t>",and use the return value fill to following orange field. </w:t>
      </w:r>
    </w:p>
    <w:p w:rsidR="00443C00" w:rsidRPr="00312CC5" w:rsidRDefault="00443C00" w:rsidP="00047F12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mp_txpower patha=</w:t>
      </w:r>
      <w:r w:rsidRPr="00312CC5">
        <w:rPr>
          <w:rFonts w:ascii="Times New Roman" w:hAnsi="Times New Roman"/>
          <w:color w:val="FFC000"/>
          <w:sz w:val="20"/>
        </w:rPr>
        <w:t>44</w:t>
      </w:r>
      <w:r w:rsidRPr="00312CC5">
        <w:rPr>
          <w:rFonts w:ascii="Times New Roman" w:hAnsi="Times New Roman"/>
          <w:color w:val="002060"/>
          <w:sz w:val="20"/>
        </w:rPr>
        <w:t>,pathb=</w:t>
      </w:r>
      <w:r w:rsidRPr="00312CC5">
        <w:rPr>
          <w:rFonts w:ascii="Times New Roman" w:hAnsi="Times New Roman"/>
          <w:color w:val="FFC000"/>
          <w:sz w:val="20"/>
        </w:rPr>
        <w:t>44</w:t>
      </w:r>
      <w:r w:rsidRPr="00312CC5">
        <w:rPr>
          <w:rFonts w:ascii="Times New Roman" w:hAnsi="Times New Roman"/>
        </w:rPr>
        <w:t xml:space="preserve">     </w:t>
      </w:r>
      <w:r w:rsidRPr="00312CC5">
        <w:rPr>
          <w:rFonts w:ascii="Times New Roman" w:hAnsi="Times New Roman"/>
          <w:b/>
        </w:rPr>
        <w:t>//set path A and path B Tx power level,the Range is 0~63.</w:t>
      </w:r>
    </w:p>
    <w:p w:rsidR="00443C00" w:rsidRPr="00312CC5" w:rsidRDefault="00443C00" w:rsidP="00C217D8">
      <w:pPr>
        <w:rPr>
          <w:rFonts w:ascii="Times New Roman" w:hAnsi="Times New Roman"/>
          <w:b/>
        </w:rPr>
      </w:pPr>
    </w:p>
    <w:p w:rsidR="00443C00" w:rsidRPr="00312CC5" w:rsidRDefault="00443C00" w:rsidP="00643D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  <w:color w:val="0070C0"/>
        </w:rPr>
        <w:t>#iwpriv wlan0 mp_ctx background,pkt</w:t>
      </w:r>
      <w:r w:rsidRPr="00312CC5">
        <w:rPr>
          <w:rFonts w:ascii="Times New Roman" w:hAnsi="Times New Roman"/>
          <w:b/>
        </w:rPr>
        <w:tab/>
      </w:r>
      <w:r w:rsidRPr="00312CC5">
        <w:rPr>
          <w:rFonts w:ascii="Times New Roman" w:hAnsi="Times New Roman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start continuous Packet Tx</w:t>
      </w:r>
    </w:p>
    <w:p w:rsidR="00443C00" w:rsidRPr="00312CC5" w:rsidRDefault="00443C00" w:rsidP="00643D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mp_ctx 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  <w:t>//stop continuous Packet Tx</w:t>
      </w:r>
    </w:p>
    <w:p w:rsidR="00443C00" w:rsidRPr="00312CC5" w:rsidRDefault="00443C00" w:rsidP="00643D97">
      <w:pPr>
        <w:rPr>
          <w:rFonts w:ascii="Times New Roman" w:hAnsi="Times New Roman"/>
          <w:b/>
        </w:rPr>
      </w:pPr>
    </w:p>
    <w:p w:rsidR="00443C00" w:rsidRPr="00312CC5" w:rsidRDefault="00443C00" w:rsidP="00643D97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change the input parameter(rate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channel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txpower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bandwidth),please must input advance the command "</w:t>
      </w:r>
      <w:r w:rsidRPr="00312CC5">
        <w:rPr>
          <w:rFonts w:ascii="Times New Roman" w:hAnsi="Times New Roman"/>
          <w:b/>
          <w:color w:val="FF0000"/>
        </w:rPr>
        <w:t>iwpriv wlan0 mp_ctx stop</w:t>
      </w:r>
      <w:r w:rsidRPr="00312CC5">
        <w:rPr>
          <w:rFonts w:ascii="Times New Roman" w:hAnsi="Times New Roman"/>
          <w:color w:val="FF0000"/>
        </w:rPr>
        <w:t>".</w:t>
      </w:r>
    </w:p>
    <w:p w:rsidR="00443C00" w:rsidRPr="00312CC5" w:rsidRDefault="00443C00" w:rsidP="00643D97">
      <w:pPr>
        <w:rPr>
          <w:rFonts w:ascii="Times New Roman" w:hAnsi="Times New Roman"/>
          <w:b/>
        </w:rPr>
      </w:pPr>
    </w:p>
    <w:p w:rsidR="00443C00" w:rsidRPr="00312CC5" w:rsidRDefault="00443C00" w:rsidP="00643D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  <w:t>// exit MP mode</w:t>
      </w:r>
    </w:p>
    <w:p w:rsidR="00443C00" w:rsidRPr="00312CC5" w:rsidRDefault="00443C00" w:rsidP="00643D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FF0000"/>
        </w:rPr>
        <w:t>If you want to continue MP test , don’t do this command.</w:t>
      </w:r>
    </w:p>
    <w:p w:rsidR="00443C00" w:rsidRPr="00312CC5" w:rsidRDefault="00443C00" w:rsidP="00643D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down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close WLAN interface</w:t>
      </w:r>
    </w:p>
    <w:p w:rsidR="00443C00" w:rsidRPr="00312CC5" w:rsidRDefault="00443C00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pBdr>
          <w:bottom w:val="single" w:sz="6" w:space="1" w:color="auto"/>
        </w:pBd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3.3.3</w:t>
      </w:r>
      <w:r w:rsidRPr="00312CC5">
        <w:rPr>
          <w:rFonts w:ascii="Times New Roman" w:hAnsi="Times New Roman"/>
          <w:b/>
        </w:rPr>
        <w:tab/>
        <w:t>[ Count Packet Tx testing ]:</w:t>
      </w:r>
      <w:r w:rsidRPr="00312CC5">
        <w:rPr>
          <w:rFonts w:ascii="Times New Roman" w:hAnsi="Times New Roman"/>
          <w:b/>
        </w:rPr>
        <w:tab/>
        <w:t>"iwpriv wlan0 mp_ctx count=%d,pkt"</w:t>
      </w:r>
    </w:p>
    <w:p w:rsidR="00443C00" w:rsidRPr="00312CC5" w:rsidRDefault="00443C00" w:rsidP="00DD0197">
      <w:pPr>
        <w:rPr>
          <w:rFonts w:ascii="Times New Roman" w:hAnsi="Times New Roman"/>
        </w:rPr>
      </w:pP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up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Enable Device for MP operation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mp_start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enter MP mode</w:t>
      </w:r>
      <w:r w:rsidRPr="00312CC5">
        <w:rPr>
          <w:rFonts w:ascii="Times New Roman" w:hAnsi="Times New Roman"/>
          <w:b/>
        </w:rPr>
        <w:tab/>
      </w: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mp_setrfpath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//Switch Antenna to WiFi (For Combo IC)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mp_channel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</w:r>
      <w:r w:rsidRPr="00312CC5">
        <w:rPr>
          <w:rFonts w:ascii="Times New Roman" w:hAnsi="Times New Roman"/>
          <w:b/>
        </w:rPr>
        <w:tab/>
        <w:t>// set channel to 1 . 2, 3, 4~13 etc.</w:t>
      </w:r>
    </w:p>
    <w:p w:rsidR="00443C00" w:rsidRPr="00312CC5" w:rsidRDefault="00443C00" w:rsidP="00614072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mp_bandwidth 40M=0,shortGI=0</w:t>
      </w:r>
      <w:r w:rsidRPr="00312CC5">
        <w:rPr>
          <w:rFonts w:ascii="Times New Roman" w:hAnsi="Times New Roman"/>
        </w:rPr>
        <w:t xml:space="preserve">    </w:t>
      </w:r>
      <w:r w:rsidRPr="00312CC5">
        <w:rPr>
          <w:rFonts w:ascii="Times New Roman" w:hAnsi="Times New Roman"/>
          <w:b/>
        </w:rPr>
        <w:t>// set 20M mode and long GI,set 40M is 40M=1 , set 80M= 2.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mp_ant_tx a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 xml:space="preserve">    </w:t>
      </w:r>
      <w:r w:rsidRPr="00312CC5">
        <w:rPr>
          <w:rFonts w:ascii="Times New Roman" w:hAnsi="Times New Roman"/>
          <w:b/>
        </w:rPr>
        <w:t>//Select Antenna A for operation,if device have 2x2 antennam select antenna "a" or "b" and "ab" for operation.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</w:p>
    <w:p w:rsidR="00443C00" w:rsidRPr="00312CC5" w:rsidRDefault="00443C00" w:rsidP="00C217D8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mp_rate 108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 xml:space="preserve">   </w:t>
      </w:r>
      <w:r w:rsidRPr="00312CC5">
        <w:rPr>
          <w:rFonts w:ascii="Times New Roman" w:hAnsi="Times New Roman"/>
          <w:b/>
        </w:rPr>
        <w:t>// set OFDM data rate to 54Mbps, ex: CCK 1M = 2, CCK 5.5M = 11 ;OFDM 6M=12</w:t>
      </w:r>
      <w:r w:rsidRPr="00312CC5">
        <w:rPr>
          <w:rFonts w:ascii="Times New Roman" w:hint="eastAsia"/>
          <w:b/>
        </w:rPr>
        <w:t>、</w:t>
      </w:r>
      <w:r w:rsidRPr="00312CC5">
        <w:rPr>
          <w:rFonts w:ascii="Times New Roman" w:hAnsi="Times New Roman"/>
          <w:b/>
        </w:rPr>
        <w:t>54M = 108; N Rate: MCS0 = 128,MCS1 = 129,MCS 2=130....MCS15 = 143 etc ;VHT Rate :MCS0 = 144,MCS 1=145,MCS 2=146 ~ MCS9 =153.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</w:p>
    <w:p w:rsidR="00443C00" w:rsidRPr="00312CC5" w:rsidRDefault="00443C00" w:rsidP="009F2A47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get and use Efuse Tx power index,please input advance the command "</w:t>
      </w:r>
      <w:r w:rsidRPr="00312CC5">
        <w:rPr>
          <w:rFonts w:ascii="Times New Roman" w:hAnsi="Times New Roman"/>
          <w:b/>
          <w:color w:val="FF0000"/>
        </w:rPr>
        <w:t xml:space="preserve">iwpriv wlan0 mp_get_txpower </w:t>
      </w:r>
      <w:r w:rsidRPr="00312CC5">
        <w:rPr>
          <w:rFonts w:ascii="Times New Roman" w:hAnsi="Times New Roman"/>
          <w:color w:val="FF0000"/>
        </w:rPr>
        <w:t>",and use the return value fill to following orange field. </w:t>
      </w:r>
    </w:p>
    <w:p w:rsidR="00443C00" w:rsidRPr="00312CC5" w:rsidRDefault="00443C00" w:rsidP="009F2A4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mp_txpower patha=</w:t>
      </w:r>
      <w:r w:rsidRPr="00312CC5">
        <w:rPr>
          <w:rFonts w:ascii="Times New Roman" w:hAnsi="Times New Roman"/>
          <w:color w:val="FFC000"/>
          <w:sz w:val="20"/>
        </w:rPr>
        <w:t>44</w:t>
      </w:r>
      <w:r w:rsidRPr="00312CC5">
        <w:rPr>
          <w:rFonts w:ascii="Times New Roman" w:hAnsi="Times New Roman"/>
          <w:color w:val="002060"/>
          <w:sz w:val="20"/>
        </w:rPr>
        <w:t>,pathb=</w:t>
      </w:r>
      <w:r w:rsidRPr="00312CC5">
        <w:rPr>
          <w:rFonts w:ascii="Times New Roman" w:hAnsi="Times New Roman"/>
          <w:color w:val="FFC000"/>
          <w:sz w:val="20"/>
        </w:rPr>
        <w:t>44</w:t>
      </w:r>
      <w:r w:rsidRPr="00312CC5">
        <w:rPr>
          <w:rFonts w:ascii="Times New Roman" w:hAnsi="Times New Roman"/>
        </w:rPr>
        <w:t xml:space="preserve">     </w:t>
      </w:r>
      <w:r w:rsidRPr="00312CC5">
        <w:rPr>
          <w:rFonts w:ascii="Times New Roman" w:hAnsi="Times New Roman"/>
          <w:b/>
        </w:rPr>
        <w:t>//set path A and path B Tx power level,the Range is 0~63.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  <w:color w:val="0070C0"/>
        </w:rPr>
        <w:t># iwpriv wlan0 mp_ctx count=%d,pkt</w:t>
      </w:r>
      <w:r w:rsidRPr="00312CC5">
        <w:rPr>
          <w:rFonts w:ascii="Times New Roman" w:hAnsi="Times New Roman"/>
          <w:b/>
          <w:color w:val="0070C0"/>
        </w:rPr>
        <w:tab/>
        <w:t xml:space="preserve"> </w:t>
      </w:r>
      <w:r w:rsidRPr="00312CC5">
        <w:rPr>
          <w:rFonts w:ascii="Times New Roman" w:hAnsi="Times New Roman"/>
          <w:b/>
        </w:rPr>
        <w:t>// "%d" Number of packets start packet Tx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start continuous Packet Tx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mp_ctx 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  <w:t>//stop continuous Packet Tx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</w:p>
    <w:p w:rsidR="00443C00" w:rsidRPr="00312CC5" w:rsidRDefault="00443C00" w:rsidP="00DD0197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change the input parameter(rate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channel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txpower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bandwidth),please must input advance the command "</w:t>
      </w:r>
      <w:r w:rsidRPr="00312CC5">
        <w:rPr>
          <w:rFonts w:ascii="Times New Roman" w:hAnsi="Times New Roman"/>
          <w:b/>
          <w:color w:val="FF0000"/>
        </w:rPr>
        <w:t>iwpriv wlan0 mp_ctx stop</w:t>
      </w:r>
      <w:r w:rsidRPr="00312CC5">
        <w:rPr>
          <w:rFonts w:ascii="Times New Roman" w:hAnsi="Times New Roman"/>
          <w:color w:val="FF0000"/>
        </w:rPr>
        <w:t>".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  <w:t>// exit MP mode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FF0000"/>
        </w:rPr>
        <w:t>If you want to continue MP test , don’t do this command.</w:t>
      </w:r>
    </w:p>
    <w:p w:rsidR="00443C00" w:rsidRPr="00312CC5" w:rsidRDefault="00443C00" w:rsidP="00DD0197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down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close WLAN interface</w:t>
      </w:r>
    </w:p>
    <w:p w:rsidR="00443C00" w:rsidRPr="00312CC5" w:rsidRDefault="00443C00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3.3.4</w:t>
      </w:r>
      <w:r w:rsidRPr="00312CC5">
        <w:rPr>
          <w:rFonts w:ascii="Times New Roman" w:hAnsi="Times New Roman"/>
        </w:rPr>
        <w:tab/>
        <w:t xml:space="preserve">[ Carrier suppression testing ]: </w:t>
      </w:r>
      <w:r w:rsidRPr="00312CC5">
        <w:rPr>
          <w:rFonts w:ascii="Times New Roman" w:hAnsi="Times New Roman"/>
        </w:rPr>
        <w:tab/>
        <w:t>"iwpriv wlan0 mp_ctx background,cs"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421F50">
      <w:pPr>
        <w:rPr>
          <w:rFonts w:ascii="Times New Roman" w:hAnsi="Times New Roman"/>
        </w:rPr>
      </w:pP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up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Enable Device for MP operation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mp_start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enter MP mode</w:t>
      </w:r>
      <w:r w:rsidRPr="00312CC5">
        <w:rPr>
          <w:rFonts w:ascii="Times New Roman" w:hAnsi="Times New Roman"/>
          <w:b/>
        </w:rPr>
        <w:tab/>
      </w: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mp_setrfpath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//Switch Antenna to WiFi (For Combo IC)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mp_channel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</w:r>
      <w:r w:rsidRPr="00312CC5">
        <w:rPr>
          <w:rFonts w:ascii="Times New Roman" w:hAnsi="Times New Roman"/>
          <w:b/>
        </w:rPr>
        <w:tab/>
        <w:t>// set channel to 1 . 2, 3, 4~13 etc.</w:t>
      </w:r>
    </w:p>
    <w:p w:rsidR="00443C00" w:rsidRPr="00312CC5" w:rsidRDefault="00443C00" w:rsidP="00614072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mp_bandwidth 40M=0,shortGI=0</w:t>
      </w:r>
      <w:r w:rsidRPr="00312CC5">
        <w:rPr>
          <w:rFonts w:ascii="Times New Roman" w:hAnsi="Times New Roman"/>
        </w:rPr>
        <w:t xml:space="preserve">    </w:t>
      </w:r>
      <w:r w:rsidRPr="00312CC5">
        <w:rPr>
          <w:rFonts w:ascii="Times New Roman" w:hAnsi="Times New Roman"/>
          <w:b/>
        </w:rPr>
        <w:t>// set 20M mode and long GI,set 40M is 40M=1 , set 80M= 2.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mp_ant_tx a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 xml:space="preserve">    </w:t>
      </w:r>
      <w:r w:rsidRPr="00312CC5">
        <w:rPr>
          <w:rFonts w:ascii="Times New Roman" w:hAnsi="Times New Roman"/>
          <w:b/>
        </w:rPr>
        <w:t>//Select Antenna A for operation,if device have 2x2 antennam select antenna "a" or "b" and "ab" for operation.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mp_rate 22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 xml:space="preserve">   </w:t>
      </w:r>
      <w:r w:rsidRPr="00312CC5">
        <w:rPr>
          <w:rFonts w:ascii="Times New Roman" w:hAnsi="Times New Roman"/>
          <w:b/>
        </w:rPr>
        <w:t>// set OFDM data rate to 11 Mbps,ex: CCK 1M = 2, CCK 5.5M = 11 ;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</w:p>
    <w:p w:rsidR="00443C00" w:rsidRPr="00312CC5" w:rsidRDefault="00443C00" w:rsidP="00012785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get and use Efuse Tx power index,please input advance the command "</w:t>
      </w:r>
      <w:r w:rsidRPr="00312CC5">
        <w:rPr>
          <w:rFonts w:ascii="Times New Roman" w:hAnsi="Times New Roman"/>
          <w:b/>
          <w:color w:val="FF0000"/>
        </w:rPr>
        <w:t xml:space="preserve">iwpriv wlan0 mp_get_txpower </w:t>
      </w:r>
      <w:r w:rsidRPr="00312CC5">
        <w:rPr>
          <w:rFonts w:ascii="Times New Roman" w:hAnsi="Times New Roman"/>
          <w:color w:val="FF0000"/>
        </w:rPr>
        <w:t>",and use the return value fill to following orange field. </w:t>
      </w:r>
    </w:p>
    <w:p w:rsidR="00443C00" w:rsidRPr="00312CC5" w:rsidRDefault="00443C00" w:rsidP="00012785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mp_txpower patha=</w:t>
      </w:r>
      <w:r w:rsidRPr="00312CC5">
        <w:rPr>
          <w:rFonts w:ascii="Times New Roman" w:hAnsi="Times New Roman"/>
          <w:color w:val="FFC000"/>
          <w:sz w:val="20"/>
        </w:rPr>
        <w:t>44</w:t>
      </w:r>
      <w:r w:rsidRPr="00312CC5">
        <w:rPr>
          <w:rFonts w:ascii="Times New Roman" w:hAnsi="Times New Roman"/>
          <w:color w:val="002060"/>
          <w:sz w:val="20"/>
        </w:rPr>
        <w:t>,pathb=</w:t>
      </w:r>
      <w:r w:rsidRPr="00312CC5">
        <w:rPr>
          <w:rFonts w:ascii="Times New Roman" w:hAnsi="Times New Roman"/>
          <w:color w:val="FFC000"/>
          <w:sz w:val="20"/>
        </w:rPr>
        <w:t>44</w:t>
      </w:r>
      <w:r w:rsidRPr="00312CC5">
        <w:rPr>
          <w:rFonts w:ascii="Times New Roman" w:hAnsi="Times New Roman"/>
        </w:rPr>
        <w:t xml:space="preserve">     </w:t>
      </w:r>
      <w:r w:rsidRPr="00312CC5">
        <w:rPr>
          <w:rFonts w:ascii="Times New Roman" w:hAnsi="Times New Roman"/>
          <w:b/>
        </w:rPr>
        <w:t>//set path A and path B Tx power level,the Range is 0~63.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mp_ctx background,cs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start sending carrier suppression signal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mp_ctx 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  <w:t>//stop continuous Packet Tx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</w:p>
    <w:p w:rsidR="00443C00" w:rsidRPr="00312CC5" w:rsidRDefault="00443C00" w:rsidP="00421F50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change the input parameter(rate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channel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txpower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bandwidth),please must input advance the command "</w:t>
      </w:r>
      <w:r w:rsidRPr="00312CC5">
        <w:rPr>
          <w:rFonts w:ascii="Times New Roman" w:hAnsi="Times New Roman"/>
          <w:b/>
          <w:color w:val="FF0000"/>
        </w:rPr>
        <w:t>iwpriv wlan0 mp_ctx stop</w:t>
      </w:r>
      <w:r w:rsidRPr="00312CC5">
        <w:rPr>
          <w:rFonts w:ascii="Times New Roman" w:hAnsi="Times New Roman"/>
          <w:color w:val="FF0000"/>
        </w:rPr>
        <w:t>".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  <w:t>// exit MP mode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FF0000"/>
        </w:rPr>
        <w:t>If you want to continue MP test , don’t do this command.</w:t>
      </w:r>
    </w:p>
    <w:p w:rsidR="00443C00" w:rsidRPr="00312CC5" w:rsidRDefault="00443C00" w:rsidP="00421F50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down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close WLAN interface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3.3.5</w:t>
      </w:r>
      <w:r w:rsidRPr="00312CC5">
        <w:rPr>
          <w:rFonts w:ascii="Times New Roman" w:hAnsi="Times New Roman"/>
          <w:b/>
          <w:sz w:val="28"/>
        </w:rPr>
        <w:tab/>
        <w:t>[ Single Tone Tx testing ]: "iwpriv wlan0 mp_ctx background,stone"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up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Enable Device for MP operation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mp_start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enter MP mode</w:t>
      </w:r>
      <w:r w:rsidRPr="00312CC5">
        <w:rPr>
          <w:rFonts w:ascii="Times New Roman" w:hAnsi="Times New Roman"/>
          <w:b/>
        </w:rPr>
        <w:tab/>
      </w:r>
    </w:p>
    <w:p w:rsidR="00443C00" w:rsidRPr="00312CC5" w:rsidRDefault="00443C00" w:rsidP="0080129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mp_setrfpath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//Switch Antenna to WiFi (For Combo IC)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mp_channel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</w:r>
      <w:r w:rsidRPr="00312CC5">
        <w:rPr>
          <w:rFonts w:ascii="Times New Roman" w:hAnsi="Times New Roman"/>
          <w:b/>
        </w:rPr>
        <w:tab/>
        <w:t>// set channel to 1 . 2, 3, 4~13 etc.</w:t>
      </w:r>
    </w:p>
    <w:p w:rsidR="00443C00" w:rsidRPr="00312CC5" w:rsidRDefault="00443C00" w:rsidP="00614072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mp_bandwidth 40M=0,shortGI=0</w:t>
      </w:r>
      <w:r w:rsidRPr="00312CC5">
        <w:rPr>
          <w:rFonts w:ascii="Times New Roman" w:hAnsi="Times New Roman"/>
        </w:rPr>
        <w:t xml:space="preserve">    </w:t>
      </w:r>
      <w:r w:rsidRPr="00312CC5">
        <w:rPr>
          <w:rFonts w:ascii="Times New Roman" w:hAnsi="Times New Roman"/>
          <w:b/>
        </w:rPr>
        <w:t>// set 20M mode and long GI,set 40M is 40M=1 , set 80M= 2.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mp_ant_tx a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 xml:space="preserve">    </w:t>
      </w:r>
      <w:r w:rsidRPr="00312CC5">
        <w:rPr>
          <w:rFonts w:ascii="Times New Roman" w:hAnsi="Times New Roman"/>
          <w:b/>
        </w:rPr>
        <w:t>//Select Antenna A for operation,if device have 2x2 antennam select antenna "a" or "b" and "ab" for operation.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</w:p>
    <w:p w:rsidR="00443C00" w:rsidRPr="00312CC5" w:rsidRDefault="00443C00" w:rsidP="00C217D8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mp_rate 108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 xml:space="preserve">   </w:t>
      </w:r>
      <w:r w:rsidRPr="00312CC5">
        <w:rPr>
          <w:rFonts w:ascii="Times New Roman" w:hAnsi="Times New Roman"/>
          <w:b/>
        </w:rPr>
        <w:t>// set OFDM data rate to 54Mbps, ex: CCK 1M = 2, CCK 5.5M = 11 ;OFDM 6M=12</w:t>
      </w:r>
      <w:r w:rsidRPr="00312CC5">
        <w:rPr>
          <w:rFonts w:ascii="Times New Roman" w:hint="eastAsia"/>
          <w:b/>
        </w:rPr>
        <w:t>、</w:t>
      </w:r>
      <w:r w:rsidRPr="00312CC5">
        <w:rPr>
          <w:rFonts w:ascii="Times New Roman" w:hAnsi="Times New Roman"/>
          <w:b/>
        </w:rPr>
        <w:t>54M = 108; N Rate: MCS0 = 128,MCS1 = 129,MCS 2=130....MCS15 = 143 etc ;VHT Rate :MCS0 = 144,MCS 1=145,MCS 2=146 ~ MCS9 =153.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</w:p>
    <w:p w:rsidR="00443C00" w:rsidRPr="00312CC5" w:rsidRDefault="00443C00" w:rsidP="009118A4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get and use Efuse Tx power index,please input advance the command "</w:t>
      </w:r>
      <w:r w:rsidRPr="00312CC5">
        <w:rPr>
          <w:rFonts w:ascii="Times New Roman" w:hAnsi="Times New Roman"/>
          <w:b/>
          <w:color w:val="FF0000"/>
        </w:rPr>
        <w:t xml:space="preserve">iwpriv wlan0 mp_get_txpower </w:t>
      </w:r>
      <w:r w:rsidRPr="00312CC5">
        <w:rPr>
          <w:rFonts w:ascii="Times New Roman" w:hAnsi="Times New Roman"/>
          <w:color w:val="FF0000"/>
        </w:rPr>
        <w:t>",and use the return value fill to following orange field. 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mp_txpower patha=</w:t>
      </w:r>
      <w:r w:rsidRPr="00312CC5">
        <w:rPr>
          <w:rFonts w:ascii="Times New Roman" w:hAnsi="Times New Roman"/>
          <w:color w:val="FFC000"/>
          <w:sz w:val="20"/>
        </w:rPr>
        <w:t>44</w:t>
      </w:r>
      <w:r w:rsidRPr="00312CC5">
        <w:rPr>
          <w:rFonts w:ascii="Times New Roman" w:hAnsi="Times New Roman"/>
          <w:color w:val="002060"/>
          <w:sz w:val="20"/>
        </w:rPr>
        <w:t>,pathb=</w:t>
      </w:r>
      <w:r w:rsidRPr="00312CC5">
        <w:rPr>
          <w:rFonts w:ascii="Times New Roman" w:hAnsi="Times New Roman"/>
          <w:color w:val="FFC000"/>
          <w:sz w:val="20"/>
        </w:rPr>
        <w:t>44</w:t>
      </w:r>
      <w:r w:rsidRPr="00312CC5">
        <w:rPr>
          <w:rFonts w:ascii="Times New Roman" w:hAnsi="Times New Roman"/>
        </w:rPr>
        <w:t xml:space="preserve">     </w:t>
      </w:r>
      <w:r w:rsidRPr="00312CC5">
        <w:rPr>
          <w:rFonts w:ascii="Times New Roman" w:hAnsi="Times New Roman"/>
          <w:b/>
        </w:rPr>
        <w:t>//set path A and path B Tx power level,the Range is 0~63.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</w:p>
    <w:p w:rsidR="00443C00" w:rsidRPr="00312CC5" w:rsidRDefault="00443C00" w:rsidP="0080129E">
      <w:pPr>
        <w:rPr>
          <w:rFonts w:ascii="Times New Roman" w:hAnsi="Times New Roman"/>
        </w:rPr>
      </w:pPr>
      <w:r w:rsidRPr="00312CC5">
        <w:rPr>
          <w:rFonts w:ascii="Times New Roman" w:hAnsi="Times New Roman"/>
          <w:color w:val="002060"/>
          <w:sz w:val="20"/>
        </w:rPr>
        <w:t>#iwpriv wlan0 mp_ctx background,stone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# start sending single tone signal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</w:p>
    <w:p w:rsidR="00443C00" w:rsidRPr="00312CC5" w:rsidRDefault="00443C00" w:rsidP="0080129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mp_ctx stop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  <w:t>//stop continuous Packet Tx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</w:p>
    <w:p w:rsidR="00443C00" w:rsidRPr="00312CC5" w:rsidRDefault="00443C00" w:rsidP="0080129E">
      <w:pPr>
        <w:rPr>
          <w:rFonts w:ascii="Times New Roman" w:hAnsi="Times New Roman"/>
          <w:color w:val="FF0000"/>
        </w:rPr>
      </w:pPr>
      <w:r w:rsidRPr="00312CC5">
        <w:rPr>
          <w:rFonts w:ascii="Times New Roman" w:hAnsi="Times New Roman"/>
          <w:color w:val="FF0000"/>
        </w:rPr>
        <w:t>If you want to change the input parameter(rate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channel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txpower</w:t>
      </w:r>
      <w:r w:rsidRPr="00312CC5">
        <w:rPr>
          <w:rFonts w:ascii="Times New Roman" w:hint="eastAsia"/>
          <w:color w:val="FF0000"/>
        </w:rPr>
        <w:t>、</w:t>
      </w:r>
      <w:r w:rsidRPr="00312CC5">
        <w:rPr>
          <w:rFonts w:ascii="Times New Roman" w:hAnsi="Times New Roman"/>
          <w:color w:val="FF0000"/>
        </w:rPr>
        <w:t>bandwidth),please must input advance the command "</w:t>
      </w:r>
      <w:r w:rsidRPr="00312CC5">
        <w:rPr>
          <w:rFonts w:ascii="Times New Roman" w:hAnsi="Times New Roman"/>
          <w:b/>
          <w:color w:val="FF0000"/>
        </w:rPr>
        <w:t>iwpriv wlan0 mp_ctx stop</w:t>
      </w:r>
      <w:r w:rsidRPr="00312CC5">
        <w:rPr>
          <w:rFonts w:ascii="Times New Roman" w:hAnsi="Times New Roman"/>
          <w:color w:val="FF0000"/>
        </w:rPr>
        <w:t>".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</w:p>
    <w:p w:rsidR="00443C00" w:rsidRPr="00312CC5" w:rsidRDefault="00443C00" w:rsidP="0080129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ab/>
        <w:t>// exit MP mode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FF0000"/>
        </w:rPr>
        <w:t>If you want to continue MP test , don’t do this command.</w:t>
      </w:r>
    </w:p>
    <w:p w:rsidR="00443C00" w:rsidRPr="00312CC5" w:rsidRDefault="00443C00" w:rsidP="0080129E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down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close WLAN interface</w:t>
      </w:r>
    </w:p>
    <w:p w:rsidR="00443C00" w:rsidRPr="00312CC5" w:rsidRDefault="00443C00" w:rsidP="0080129E">
      <w:pPr>
        <w:rPr>
          <w:rFonts w:ascii="Times New Roman" w:hAnsi="Times New Roman"/>
        </w:rPr>
      </w:pPr>
    </w:p>
    <w:p w:rsidR="00443C00" w:rsidRPr="00312CC5" w:rsidRDefault="00443C00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3.3.6</w:t>
      </w:r>
      <w:r w:rsidRPr="00312CC5">
        <w:rPr>
          <w:rFonts w:ascii="Times New Roman" w:hAnsi="Times New Roman"/>
          <w:b/>
          <w:sz w:val="28"/>
        </w:rPr>
        <w:tab/>
        <w:t xml:space="preserve">[ Air Rx testing ]:  </w:t>
      </w:r>
      <w:r w:rsidRPr="00312CC5">
        <w:rPr>
          <w:rFonts w:ascii="Times New Roman" w:hAnsi="Times New Roman"/>
          <w:b/>
          <w:sz w:val="28"/>
        </w:rPr>
        <w:tab/>
        <w:t>"iwpriv wlan0 mp_arx start"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  <w:r w:rsidRPr="00312CC5">
        <w:rPr>
          <w:rFonts w:ascii="Times New Roman" w:hAnsi="Times New Roman"/>
          <w:color w:val="002060"/>
          <w:sz w:val="20"/>
        </w:rPr>
        <w:t>#ifconfig wlan0 up</w:t>
      </w:r>
      <w:r w:rsidRPr="00312CC5">
        <w:rPr>
          <w:rFonts w:ascii="Times New Roman" w:hAnsi="Times New Roman"/>
          <w:color w:val="0070C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Enable Device for MP operation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  <w:color w:val="002060"/>
          <w:sz w:val="20"/>
        </w:rPr>
        <w:t>#iwpriv wlan0 mp_start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Enter MP mode</w:t>
      </w:r>
      <w:r w:rsidRPr="00312CC5">
        <w:rPr>
          <w:rFonts w:ascii="Times New Roman" w:hAnsi="Times New Roman"/>
          <w:b/>
        </w:rPr>
        <w:tab/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mp_setrfpath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//Switch Antenna to WiFi (For Combo IC)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mp_channel 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Set channel to 1 . 2, 3, 4~13 etc.</w:t>
      </w:r>
    </w:p>
    <w:p w:rsidR="00443C00" w:rsidRPr="00312CC5" w:rsidRDefault="00443C00" w:rsidP="00614072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mp_bandwidth 40M=0,shortGI=0</w:t>
      </w:r>
      <w:r w:rsidRPr="00312CC5">
        <w:rPr>
          <w:rFonts w:ascii="Times New Roman" w:hAnsi="Times New Roman"/>
        </w:rPr>
        <w:t xml:space="preserve">    </w:t>
      </w:r>
      <w:r w:rsidRPr="00312CC5">
        <w:rPr>
          <w:rFonts w:ascii="Times New Roman" w:hAnsi="Times New Roman"/>
          <w:b/>
        </w:rPr>
        <w:t>// set 20M mode and long GI,set 40M is 40M=1 , set 80M= 2.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mp_ant_rx a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>//</w:t>
      </w:r>
      <w:r w:rsidRPr="00312CC5">
        <w:rPr>
          <w:rFonts w:ascii="Times New Roman" w:hAnsi="Times New Roman"/>
          <w:b/>
        </w:rPr>
        <w:t xml:space="preserve"> Select antenna A for operation,if device have 2x2 antennam select antenna "a" or "b" and "ab" for operation.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mp_arx start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start air Rx teseting.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mp_query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get the statistics.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mp_arx stop </w:t>
      </w:r>
      <w:r w:rsidRPr="00312CC5">
        <w:rPr>
          <w:rFonts w:ascii="Times New Roman" w:hAnsi="Times New Roman"/>
          <w:b/>
        </w:rPr>
        <w:t>or</w:t>
      </w:r>
      <w:r w:rsidRPr="00312CC5">
        <w:rPr>
          <w:rFonts w:ascii="Times New Roman" w:hAnsi="Times New Roman"/>
        </w:rPr>
        <w:t xml:space="preserve"> </w:t>
      </w:r>
      <w:r w:rsidRPr="00312CC5">
        <w:rPr>
          <w:rFonts w:ascii="Times New Roman" w:hAnsi="Times New Roman"/>
          <w:color w:val="002060"/>
          <w:sz w:val="20"/>
        </w:rPr>
        <w:t>#iwpriv wlan0 mp_reset_stats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 xml:space="preserve">// Stop air Rx test and show the Statistics / Reset Counter. 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exit MP mode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down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close WLAN interface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3.3.6</w:t>
      </w:r>
      <w:r w:rsidRPr="00312CC5">
        <w:rPr>
          <w:rFonts w:ascii="Times New Roman" w:hAnsi="Times New Roman"/>
          <w:b/>
        </w:rPr>
        <w:tab/>
        <w:t>[Enable/Disable Tx Power Tracking ]:  "iwpriv wlan0 mp_pwrctldm start/stop"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  <w:color w:val="002060"/>
          <w:sz w:val="20"/>
        </w:rPr>
        <w:t>#iwpriv wlan0 mp_pwrctldm start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#Enable the power tracking for Tx.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  <w:color w:val="002060"/>
          <w:sz w:val="20"/>
        </w:rPr>
        <w:t>#iwpriv wlan0 mp_pwrctldm stop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#Disable the power tracking for Tx.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ab/>
      </w:r>
      <w:r w:rsidRPr="00312CC5">
        <w:rPr>
          <w:rFonts w:ascii="Times New Roman" w:hAnsi="Times New Roman"/>
          <w:b/>
          <w:sz w:val="28"/>
        </w:rPr>
        <w:tab/>
      </w:r>
      <w:r w:rsidRPr="00312CC5">
        <w:rPr>
          <w:rFonts w:ascii="Times New Roman" w:hAnsi="Times New Roman"/>
          <w:b/>
          <w:sz w:val="28"/>
        </w:rPr>
        <w:tab/>
        <w:t>[4. Efuse Read/Write Use Example]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use example: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[4.1 WiFi efuse_get]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efuse_get realmap </w:t>
      </w:r>
      <w:r w:rsidRPr="00312CC5">
        <w:rPr>
          <w:rFonts w:ascii="Times New Roman" w:hAnsi="Times New Roman"/>
        </w:rPr>
        <w:t xml:space="preserve">      </w:t>
      </w:r>
      <w:r w:rsidRPr="00312CC5">
        <w:rPr>
          <w:rFonts w:ascii="Times New Roman" w:hAnsi="Times New Roman"/>
          <w:b/>
        </w:rPr>
        <w:t>// read form driver for all efuse logic map.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efuse_get realraw </w:t>
      </w:r>
      <w:r w:rsidRPr="00312CC5">
        <w:rPr>
          <w:rFonts w:ascii="Times New Roman" w:hAnsi="Times New Roman"/>
        </w:rPr>
        <w:t xml:space="preserve">      </w:t>
      </w:r>
      <w:r w:rsidRPr="00312CC5">
        <w:rPr>
          <w:rFonts w:ascii="Times New Roman" w:hAnsi="Times New Roman"/>
          <w:b/>
        </w:rPr>
        <w:t>// read form all HW Efuse phy map.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efuse_get mac  </w:t>
      </w:r>
      <w:r w:rsidRPr="00312CC5">
        <w:rPr>
          <w:rFonts w:ascii="Times New Roman" w:hAnsi="Times New Roman"/>
        </w:rPr>
        <w:t xml:space="preserve">         </w:t>
      </w:r>
      <w:r w:rsidRPr="00312CC5">
        <w:rPr>
          <w:rFonts w:ascii="Times New Roman" w:hAnsi="Times New Roman"/>
          <w:b/>
        </w:rPr>
        <w:t>// read mac address  ( Direct to use the cmd for raed mac address from the efuse content )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efuse_get rmap,16,6 </w:t>
      </w:r>
      <w:r w:rsidRPr="00312CC5">
        <w:rPr>
          <w:rFonts w:ascii="Times New Roman" w:hAnsi="Times New Roman"/>
        </w:rPr>
        <w:t xml:space="preserve">    </w:t>
      </w:r>
      <w:r w:rsidRPr="00312CC5">
        <w:rPr>
          <w:rFonts w:ascii="Times New Roman" w:hAnsi="Times New Roman"/>
          <w:b/>
        </w:rPr>
        <w:t>// fix offset :cmd,offset,byteCounts ( Specified a start of the efuse's logic address 0x16 offset and set the number of bytes for read the efuse content)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1D7D8D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efuse_get wlrfkrmap,16,6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 xml:space="preserve">     </w:t>
      </w:r>
      <w:r w:rsidRPr="00312CC5">
        <w:rPr>
          <w:rFonts w:ascii="Times New Roman" w:hAnsi="Times New Roman"/>
          <w:b/>
        </w:rPr>
        <w:t>// fix offset :cmd,offset,byteCounts ( Specified a start of the efuse's logic 0x16 address offset and set the number of bytes for read the fake WiFi efuse content)</w:t>
      </w:r>
    </w:p>
    <w:p w:rsidR="00443C00" w:rsidRPr="00312CC5" w:rsidRDefault="00443C00" w:rsidP="001D7D8D">
      <w:pPr>
        <w:rPr>
          <w:rFonts w:ascii="Times New Roman" w:hAnsi="Times New Roman"/>
        </w:rPr>
      </w:pPr>
    </w:p>
    <w:p w:rsidR="00443C00" w:rsidRPr="00312CC5" w:rsidRDefault="00443C00" w:rsidP="00D869C9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efuse_get wlrfkmap</w:t>
      </w:r>
      <w:r w:rsidRPr="00312CC5">
        <w:rPr>
          <w:rFonts w:ascii="Times New Roman" w:hAnsi="Times New Roman"/>
        </w:rPr>
        <w:t xml:space="preserve">     </w:t>
      </w:r>
      <w:r w:rsidRPr="00312CC5">
        <w:rPr>
          <w:rFonts w:ascii="Times New Roman" w:hAnsi="Times New Roman"/>
          <w:b/>
        </w:rPr>
        <w:t>// read form WiFi fake for all efuse logic map.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[4.2 WiFi efuse_set]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efuse_set wmap,16,00e04c871234 </w:t>
      </w:r>
      <w:r w:rsidRPr="00312CC5">
        <w:rPr>
          <w:rFonts w:ascii="Times New Roman" w:hAnsi="Times New Roman"/>
        </w:rPr>
        <w:t xml:space="preserve">      </w:t>
      </w:r>
      <w:r w:rsidRPr="00312CC5">
        <w:rPr>
          <w:rFonts w:ascii="Times New Roman" w:hAnsi="Times New Roman"/>
          <w:b/>
        </w:rPr>
        <w:t>//  cmd,offset,Data bytes[hex] ( Specified a offset address for write 6 bytes data "0x00,0xe0,0x4c,0x87,0x12,0x34" to the 0x16 start of the efuse logic address )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efuse_set mac,00e04c871234   </w:t>
      </w:r>
      <w:r w:rsidRPr="00312CC5">
        <w:rPr>
          <w:rFonts w:ascii="Times New Roman" w:hAnsi="Times New Roman"/>
        </w:rPr>
        <w:t xml:space="preserve">        </w:t>
      </w:r>
      <w:r w:rsidRPr="00312CC5">
        <w:rPr>
          <w:rFonts w:ascii="Times New Roman" w:hAnsi="Times New Roman"/>
          <w:b/>
        </w:rPr>
        <w:t>//  cmd,Data bytes[hex] (Use set mac cmd to write 6 bytes data "0x00,0xe0,0x4c,0x87,0x12,0x34" to the  efuse content)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efuse_set wlwfake,16,00e04c871234  </w:t>
      </w:r>
      <w:r w:rsidRPr="00312CC5">
        <w:rPr>
          <w:rFonts w:ascii="Times New Roman" w:hAnsi="Times New Roman"/>
        </w:rPr>
        <w:t xml:space="preserve"> </w:t>
      </w:r>
      <w:r w:rsidRPr="00312CC5">
        <w:rPr>
          <w:rFonts w:ascii="Times New Roman" w:hAnsi="Times New Roman"/>
          <w:b/>
        </w:rPr>
        <w:t xml:space="preserve"> //  cmd,offset,Data bytes[hex] ( Specified a offset address for write 6 bytes data "0x00,0xe0,0x4c,0x87,0x12,0x34" to the 0x16 start of the Fake efuse content address )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efuse_set wldumpfake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  <w:t>//</w:t>
      </w:r>
      <w:r w:rsidRPr="00312CC5">
        <w:rPr>
          <w:rFonts w:ascii="Times New Roman" w:hAnsi="Times New Roman"/>
          <w:b/>
        </w:rPr>
        <w:t xml:space="preserve">  Dump WiFI HW efuse to Fake WiFI efuse Map.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efuse_set wlfk2map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 Wirte WiFi Fake all efuse map to HW WiFi efuse Map.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If config the Driver to use File Map,you can use the following cmd to read current Drv logic map.</w:t>
      </w:r>
    </w:p>
    <w:p w:rsidR="00443C00" w:rsidRPr="00312CC5" w:rsidRDefault="00443C00" w:rsidP="0084584A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efuse_get drvmap  </w:t>
      </w:r>
      <w:r w:rsidRPr="00312CC5">
        <w:rPr>
          <w:rFonts w:ascii="Times New Roman" w:hAnsi="Times New Roman"/>
        </w:rPr>
        <w:t xml:space="preserve">      </w:t>
      </w:r>
      <w:r w:rsidRPr="00312CC5">
        <w:rPr>
          <w:rFonts w:ascii="Times New Roman" w:hAnsi="Times New Roman"/>
          <w:b/>
        </w:rPr>
        <w:t>// read form current driver of efuse logic map.</w:t>
      </w:r>
    </w:p>
    <w:p w:rsidR="00443C00" w:rsidRPr="00312CC5" w:rsidRDefault="00443C00" w:rsidP="0084584A">
      <w:pPr>
        <w:rPr>
          <w:rFonts w:ascii="Times New Roman" w:hAnsi="Times New Roman"/>
          <w:b/>
        </w:rPr>
      </w:pPr>
    </w:p>
    <w:p w:rsidR="00443C00" w:rsidRPr="00312CC5" w:rsidRDefault="00443C00" w:rsidP="00CC6DCF">
      <w:pPr>
        <w:pStyle w:val="ListParagraph"/>
        <w:numPr>
          <w:ilvl w:val="0"/>
          <w:numId w:val="1"/>
        </w:numPr>
        <w:ind w:leftChars="0"/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Example CMD for write to fake efuse Map and write fake to HW efuse Map:</w:t>
      </w:r>
    </w:p>
    <w:p w:rsidR="00443C00" w:rsidRPr="00312CC5" w:rsidRDefault="00443C00" w:rsidP="00500938">
      <w:pPr>
        <w:pStyle w:val="ListParagraph"/>
        <w:ind w:leftChars="0"/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 xml:space="preserve">   Write efuse data to fake map.</w:t>
      </w:r>
    </w:p>
    <w:p w:rsidR="00443C00" w:rsidRPr="00312CC5" w:rsidRDefault="00443C00" w:rsidP="00CC6DCF">
      <w:pPr>
        <w:pStyle w:val="ListParagraph"/>
        <w:numPr>
          <w:ilvl w:val="0"/>
          <w:numId w:val="2"/>
        </w:numPr>
        <w:ind w:leftChars="0"/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efuse_set wlwfake,00,00112233445566778899aabbccddeeff</w:t>
      </w:r>
    </w:p>
    <w:p w:rsidR="00443C00" w:rsidRPr="00312CC5" w:rsidRDefault="00443C00" w:rsidP="00CC6DCF">
      <w:pPr>
        <w:pStyle w:val="ListParagraph"/>
        <w:numPr>
          <w:ilvl w:val="0"/>
          <w:numId w:val="2"/>
        </w:numPr>
        <w:ind w:leftChars="0"/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efuse_set wlwfake,10,00112233445566778899aabbccddeeff</w:t>
      </w:r>
    </w:p>
    <w:p w:rsidR="00443C00" w:rsidRPr="00312CC5" w:rsidRDefault="00443C00" w:rsidP="00CC6DCF">
      <w:pPr>
        <w:pStyle w:val="ListParagraph"/>
        <w:numPr>
          <w:ilvl w:val="0"/>
          <w:numId w:val="2"/>
        </w:numPr>
        <w:ind w:leftChars="0"/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efuse_set wlwfake,20,00112233445566778899aabbccddeeff</w:t>
      </w:r>
    </w:p>
    <w:p w:rsidR="00443C00" w:rsidRPr="00312CC5" w:rsidRDefault="00443C00" w:rsidP="00CC6DCF">
      <w:pPr>
        <w:pStyle w:val="ListParagraph"/>
        <w:numPr>
          <w:ilvl w:val="0"/>
          <w:numId w:val="2"/>
        </w:numPr>
        <w:ind w:leftChars="0"/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efuse_set wlwfake,20,00112233445566778899aabbccddeeff</w:t>
      </w:r>
    </w:p>
    <w:p w:rsidR="00443C00" w:rsidRPr="00312CC5" w:rsidRDefault="00443C00" w:rsidP="00CC6DCF">
      <w:pPr>
        <w:pStyle w:val="ListParagraph"/>
        <w:ind w:leftChars="0" w:left="720"/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……</w:t>
      </w:r>
    </w:p>
    <w:p w:rsidR="00443C00" w:rsidRPr="00312CC5" w:rsidRDefault="00443C00" w:rsidP="00CC6DCF">
      <w:pPr>
        <w:pStyle w:val="ListParagraph"/>
        <w:numPr>
          <w:ilvl w:val="0"/>
          <w:numId w:val="2"/>
        </w:numPr>
        <w:ind w:leftChars="0"/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efuse_set wlwfake,c0,00112233445566778899aabbccddeeff</w:t>
      </w:r>
    </w:p>
    <w:p w:rsidR="00443C00" w:rsidRPr="00312CC5" w:rsidRDefault="00443C00" w:rsidP="00500938">
      <w:pPr>
        <w:ind w:left="360" w:firstLineChars="100" w:firstLine="240"/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 xml:space="preserve"> read fake map for verify.</w:t>
      </w:r>
    </w:p>
    <w:p w:rsidR="00443C00" w:rsidRPr="00312CC5" w:rsidRDefault="00443C00" w:rsidP="00500938">
      <w:pPr>
        <w:pStyle w:val="ListParagraph"/>
        <w:numPr>
          <w:ilvl w:val="0"/>
          <w:numId w:val="2"/>
        </w:numPr>
        <w:ind w:leftChars="0"/>
        <w:rPr>
          <w:rFonts w:ascii="Times New Roman" w:hAnsi="Times New Roman"/>
          <w:b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efuse_get wlrfkmap</w:t>
      </w:r>
      <w:r w:rsidRPr="00312CC5">
        <w:rPr>
          <w:rFonts w:ascii="Times New Roman" w:hAnsi="Times New Roman"/>
        </w:rPr>
        <w:t xml:space="preserve">    </w:t>
      </w:r>
    </w:p>
    <w:p w:rsidR="00443C00" w:rsidRPr="00312CC5" w:rsidRDefault="00443C00" w:rsidP="00CC6DCF">
      <w:pPr>
        <w:pStyle w:val="ListParagraph"/>
        <w:ind w:leftChars="0" w:left="720"/>
        <w:rPr>
          <w:rFonts w:ascii="Times New Roman" w:hAnsi="Times New Roman"/>
          <w:b/>
          <w:sz w:val="22"/>
        </w:rPr>
      </w:pPr>
      <w:r w:rsidRPr="00312CC5">
        <w:rPr>
          <w:rFonts w:ascii="Times New Roman" w:hAnsi="Times New Roman"/>
          <w:b/>
          <w:sz w:val="22"/>
        </w:rPr>
        <w:t>Fake efuse Map write to HW efuse.</w:t>
      </w:r>
    </w:p>
    <w:p w:rsidR="00443C00" w:rsidRPr="00312CC5" w:rsidRDefault="00443C00" w:rsidP="00CC6DCF">
      <w:pPr>
        <w:pStyle w:val="ListParagraph"/>
        <w:numPr>
          <w:ilvl w:val="0"/>
          <w:numId w:val="2"/>
        </w:numPr>
        <w:ind w:leftChars="0"/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efuse_set wlfk2map</w:t>
      </w:r>
    </w:p>
    <w:p w:rsidR="00443C00" w:rsidRPr="00312CC5" w:rsidRDefault="00443C00" w:rsidP="00CC6DCF">
      <w:pPr>
        <w:pStyle w:val="ListParagraph"/>
        <w:ind w:leftChars="0" w:left="720"/>
        <w:rPr>
          <w:rFonts w:ascii="Times New Roman" w:hAnsi="Times New Roman"/>
          <w:b/>
          <w:sz w:val="22"/>
        </w:rPr>
      </w:pPr>
      <w:r w:rsidRPr="00312CC5">
        <w:rPr>
          <w:rFonts w:ascii="Times New Roman" w:hAnsi="Times New Roman"/>
          <w:b/>
          <w:sz w:val="22"/>
        </w:rPr>
        <w:t>Read HW efuse Map for verify</w:t>
      </w:r>
    </w:p>
    <w:p w:rsidR="00443C00" w:rsidRPr="00312CC5" w:rsidRDefault="00443C00" w:rsidP="00CC6DCF">
      <w:pPr>
        <w:pStyle w:val="ListParagraph"/>
        <w:numPr>
          <w:ilvl w:val="0"/>
          <w:numId w:val="2"/>
        </w:numPr>
        <w:ind w:leftChars="0"/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efuse_get realmap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054DB9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[ 4.4  BT Efuse Function ] for COMBO IC</w:t>
      </w:r>
    </w:p>
    <w:p w:rsidR="00443C00" w:rsidRPr="00312CC5" w:rsidRDefault="00443C00" w:rsidP="00054DB9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054DB9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 xml:space="preserve"> [--&gt; 4.4.1 BT Get Function &lt;--]</w:t>
      </w:r>
    </w:p>
    <w:p w:rsidR="00443C00" w:rsidRPr="00312CC5" w:rsidRDefault="00443C00" w:rsidP="00054DB9">
      <w:pPr>
        <w:rPr>
          <w:rFonts w:ascii="Times New Roman" w:hAnsi="Times New Roman"/>
          <w:b/>
          <w:sz w:val="28"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efuse_get btfmap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read form HW BT of front efuse logic map.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efuse_get btbmap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read form HW BT of back efuse logic map.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efuse_get btrmap,16,6</w:t>
      </w:r>
      <w:r w:rsidRPr="00312CC5">
        <w:rPr>
          <w:rFonts w:ascii="Times New Roman" w:hAnsi="Times New Roman"/>
          <w:color w:val="0070C0"/>
          <w:sz w:val="20"/>
        </w:rPr>
        <w:tab/>
      </w:r>
      <w:r w:rsidRPr="00312CC5">
        <w:rPr>
          <w:rFonts w:ascii="Times New Roman" w:hAnsi="Times New Roman"/>
          <w:b/>
        </w:rPr>
        <w:t>// fix offset :cmd,offset,byteCounts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( Specified BT start of the efuse's address and set the number of bytes for raed from the BT efuse content)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efuse_get btffake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read form fake BT of front efuse logic map.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efuse_get btbfake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read form fake BT of back efuse logic map.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[--&gt; 4.4.2 BT Set Function &lt;--]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efuse_set btwmap,16,00e04c871234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 xml:space="preserve">//  cmd,offset,Data bytes[hex] 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( Specified a offset address for write 6 bytes data "0x00,0xe0,0x4c,0x87,0x12,0x34" to the 0x16 start of the efuse content address )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efuse_set btwfake,16,00e04c871234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 xml:space="preserve">//  cmd,offset,Data bytes[hex] 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( Specified a offset address for write 6 bytes data "0x00,0xe0,0x4c,0x87,0x12,0x34" to the 0x16 start of the Fake efuse content address )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efuse_set btdumpfake</w:t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Dump BT HW efuse to Fake BT efuse Map.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efuse_set btfk2map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</w:rPr>
        <w:tab/>
      </w:r>
      <w:r w:rsidRPr="00312CC5">
        <w:rPr>
          <w:rFonts w:ascii="Times New Roman" w:hAnsi="Times New Roman"/>
          <w:b/>
        </w:rPr>
        <w:t>// Wirte BT Fake efuse to HW BT efuse Map.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=============================================================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[Efuse's spec].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If you want a clearer definition of reference, you can refer to the Efuse's spec "AN_RTL8XXX_EEPROM_SPEC_Vxxxxxx.pdf"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=============================================================</w:t>
      </w:r>
    </w:p>
    <w:p w:rsidR="00443C00" w:rsidRPr="00312CC5" w:rsidRDefault="00443C00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694A6B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694A6B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[ 4.5  How to Read Efuse File</w:t>
      </w:r>
    </w:p>
    <w:p w:rsidR="00443C00" w:rsidRPr="00312CC5" w:rsidRDefault="00443C00" w:rsidP="00694A6B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>
      <w:pPr>
        <w:widowControl/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Prepare procedures:</w:t>
      </w:r>
    </w:p>
    <w:p w:rsidR="00443C00" w:rsidRPr="00312CC5" w:rsidRDefault="00443C00">
      <w:pPr>
        <w:widowControl/>
        <w:rPr>
          <w:rFonts w:ascii="Times New Roman" w:hAnsi="Times New Roman"/>
          <w:b/>
          <w:sz w:val="28"/>
        </w:rPr>
      </w:pPr>
    </w:p>
    <w:p w:rsidR="00443C00" w:rsidRPr="00312CC5" w:rsidRDefault="00443C00" w:rsidP="00694A6B">
      <w:pPr>
        <w:widowControl/>
        <w:numPr>
          <w:ilvl w:val="0"/>
          <w:numId w:val="3"/>
        </w:num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1. Edit the “Makefile” :</w:t>
      </w:r>
    </w:p>
    <w:p w:rsidR="00443C00" w:rsidRPr="00312CC5" w:rsidRDefault="00443C00" w:rsidP="00694A6B">
      <w:pPr>
        <w:widowControl/>
        <w:numPr>
          <w:ilvl w:val="1"/>
          <w:numId w:val="3"/>
        </w:numPr>
        <w:rPr>
          <w:rFonts w:ascii="Times New Roman" w:hAnsi="Times New Roman"/>
        </w:rPr>
      </w:pPr>
      <w:r w:rsidRPr="00312CC5">
        <w:rPr>
          <w:rFonts w:ascii="Times New Roman" w:hAnsi="Times New Roman"/>
        </w:rPr>
        <w:t>CONFIG_EFUSE_CONFIG_FILE=y</w:t>
      </w:r>
    </w:p>
    <w:p w:rsidR="00443C00" w:rsidRPr="00312CC5" w:rsidRDefault="00443C00" w:rsidP="00694A6B">
      <w:pPr>
        <w:widowControl/>
        <w:numPr>
          <w:ilvl w:val="2"/>
          <w:numId w:val="3"/>
        </w:numPr>
        <w:rPr>
          <w:rFonts w:ascii="Times New Roman" w:hAnsi="Times New Roman"/>
        </w:rPr>
      </w:pPr>
      <w:r w:rsidRPr="00312CC5">
        <w:rPr>
          <w:rFonts w:ascii="Times New Roman" w:hAnsi="Times New Roman"/>
        </w:rPr>
        <w:t>Please first to edit the Makfile before compile the Driver ,find out the ”CONFIG_EFUSE_CONFIG_FILE=n” and change to y , then compile the driver source.</w:t>
      </w:r>
    </w:p>
    <w:p w:rsidR="00443C00" w:rsidRPr="00312CC5" w:rsidRDefault="00443C00" w:rsidP="00694A6B">
      <w:pPr>
        <w:widowControl/>
        <w:numPr>
          <w:ilvl w:val="0"/>
          <w:numId w:val="3"/>
        </w:num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2. Prepare for efuse MAP directory and file:</w:t>
      </w:r>
    </w:p>
    <w:p w:rsidR="00443C00" w:rsidRPr="00312CC5" w:rsidRDefault="00443C00" w:rsidP="00694A6B">
      <w:pPr>
        <w:widowControl/>
        <w:numPr>
          <w:ilvl w:val="2"/>
          <w:numId w:val="3"/>
        </w:num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 Prepare the Driver default read “A. Directory ” Efuse map file and “B. Directory” Mac  Address file.</w:t>
      </w:r>
    </w:p>
    <w:p w:rsidR="00443C00" w:rsidRPr="00312CC5" w:rsidRDefault="00443C00" w:rsidP="00694A6B">
      <w:pPr>
        <w:widowControl/>
        <w:numPr>
          <w:ilvl w:val="2"/>
          <w:numId w:val="3"/>
        </w:num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Reference the </w:t>
      </w:r>
      <w:r w:rsidRPr="00312CC5">
        <w:rPr>
          <w:rFonts w:ascii="Times New Roman" w:hAnsi="Times New Roman"/>
          <w:b/>
        </w:rPr>
        <w:t>FileEfuseExample</w:t>
      </w:r>
      <w:r w:rsidRPr="00312CC5">
        <w:rPr>
          <w:rFonts w:ascii="Times New Roman" w:hAnsi="Times New Roman"/>
        </w:rPr>
        <w:t xml:space="preserve"> folder.</w:t>
      </w:r>
    </w:p>
    <w:p w:rsidR="00443C00" w:rsidRPr="00312CC5" w:rsidRDefault="00443C00" w:rsidP="00694A6B">
      <w:pPr>
        <w:widowControl/>
        <w:numPr>
          <w:ilvl w:val="1"/>
          <w:numId w:val="3"/>
        </w:num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A. /system/etc/wifi/wifi_efuse.map</w:t>
      </w:r>
    </w:p>
    <w:p w:rsidR="00443C00" w:rsidRPr="00312CC5" w:rsidRDefault="00443C00" w:rsidP="00694A6B">
      <w:pPr>
        <w:widowControl/>
        <w:numPr>
          <w:ilvl w:val="2"/>
          <w:numId w:val="3"/>
        </w:numPr>
        <w:rPr>
          <w:rFonts w:ascii="Times New Roman" w:hAnsi="Times New Roman"/>
        </w:rPr>
      </w:pPr>
      <w:r w:rsidRPr="00312CC5">
        <w:rPr>
          <w:rFonts w:ascii="Times New Roman" w:hAnsi="Times New Roman"/>
        </w:rPr>
        <w:t>Driver read from this file for initial efuse map.</w:t>
      </w:r>
    </w:p>
    <w:p w:rsidR="00443C00" w:rsidRPr="00312CC5" w:rsidRDefault="00443C00" w:rsidP="00694A6B">
      <w:pPr>
        <w:widowControl/>
        <w:numPr>
          <w:ilvl w:val="1"/>
          <w:numId w:val="3"/>
        </w:num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B. /data/wifimac.txt</w:t>
      </w:r>
    </w:p>
    <w:p w:rsidR="00443C00" w:rsidRPr="00312CC5" w:rsidRDefault="00443C00" w:rsidP="00694A6B">
      <w:pPr>
        <w:widowControl/>
        <w:numPr>
          <w:ilvl w:val="2"/>
          <w:numId w:val="3"/>
        </w:numPr>
        <w:rPr>
          <w:rFonts w:ascii="Times New Roman" w:hAnsi="Times New Roman"/>
        </w:rPr>
      </w:pPr>
      <w:r w:rsidRPr="00312CC5">
        <w:rPr>
          <w:rFonts w:ascii="Times New Roman" w:hAnsi="Times New Roman"/>
        </w:rPr>
        <w:t>Driver read from this file for initial wlan mac address.</w:t>
      </w:r>
    </w:p>
    <w:p w:rsidR="00443C00" w:rsidRPr="00312CC5" w:rsidRDefault="00443C00" w:rsidP="00694A6B">
      <w:pPr>
        <w:widowControl/>
        <w:numPr>
          <w:ilvl w:val="2"/>
          <w:numId w:val="3"/>
        </w:numPr>
        <w:rPr>
          <w:rFonts w:ascii="Times New Roman" w:hAnsi="Times New Roman"/>
        </w:rPr>
      </w:pPr>
      <w:r w:rsidRPr="00312CC5">
        <w:rPr>
          <w:rFonts w:ascii="Times New Roman" w:hAnsi="Times New Roman"/>
        </w:rPr>
        <w:t xml:space="preserve">3. You can use the Efuse CMD for read current contents after the driver initial to read efuse file. </w:t>
      </w:r>
    </w:p>
    <w:p w:rsidR="00443C00" w:rsidRPr="00312CC5" w:rsidRDefault="00443C00" w:rsidP="00694A6B">
      <w:pPr>
        <w:widowControl/>
        <w:numPr>
          <w:ilvl w:val="2"/>
          <w:numId w:val="3"/>
        </w:numPr>
        <w:rPr>
          <w:rFonts w:ascii="Times New Roman" w:hAnsi="Times New Roman"/>
        </w:rPr>
      </w:pPr>
      <w:r w:rsidRPr="00312CC5">
        <w:rPr>
          <w:rFonts w:ascii="Times New Roman" w:hAnsi="Times New Roman"/>
        </w:rPr>
        <w:t>#iwpriv wlan0 efuse_get drvmap.</w:t>
      </w:r>
    </w:p>
    <w:p w:rsidR="00443C00" w:rsidRPr="00312CC5" w:rsidRDefault="00443C00">
      <w:pPr>
        <w:widowControl/>
        <w:rPr>
          <w:rFonts w:ascii="Times New Roman" w:hAnsi="Times New Roman"/>
        </w:rPr>
      </w:pPr>
    </w:p>
    <w:p w:rsidR="00443C00" w:rsidRPr="00312CC5" w:rsidRDefault="00443C00">
      <w:pPr>
        <w:widowControl/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pBdr>
          <w:bottom w:val="single" w:sz="6" w:space="1" w:color="auto"/>
        </w:pBd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5. Crystal Calibration:  iwpriv wlan0 mp_phypara xcap=26</w:t>
      </w:r>
    </w:p>
    <w:p w:rsidR="00443C00" w:rsidRPr="00312CC5" w:rsidRDefault="00443C00" w:rsidP="00632173">
      <w:pPr>
        <w:rPr>
          <w:rFonts w:ascii="Times New Roman" w:hAnsi="Times New Roman"/>
        </w:rPr>
      </w:pPr>
    </w:p>
    <w:p w:rsidR="00443C00" w:rsidRPr="00312CC5" w:rsidRDefault="00443C00" w:rsidP="0063217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MP use CMD to fine tuning the Crystal Cap value, and CMD is " iwpriv wlan0 mp_phypara xcap=%d".</w:t>
      </w:r>
    </w:p>
    <w:p w:rsidR="00443C00" w:rsidRPr="00312CC5" w:rsidRDefault="00443C00" w:rsidP="0063217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We can continue to adjust for get target value, then use the Efuse CMD write to HW efuse, "</w:t>
      </w:r>
      <w:r w:rsidRPr="00312CC5">
        <w:rPr>
          <w:rFonts w:ascii="Times New Roman" w:hAnsi="Times New Roman"/>
          <w:b/>
          <w:color w:val="FF0000"/>
        </w:rPr>
        <w:t>iwpriv wlan0 efuse_set wmap,b9,20</w:t>
      </w:r>
      <w:r w:rsidRPr="00312CC5">
        <w:rPr>
          <w:rFonts w:ascii="Times New Roman" w:hAnsi="Times New Roman"/>
        </w:rPr>
        <w:t>"</w:t>
      </w:r>
    </w:p>
    <w:p w:rsidR="00443C00" w:rsidRPr="00312CC5" w:rsidRDefault="00443C00" w:rsidP="00632173">
      <w:pPr>
        <w:rPr>
          <w:rFonts w:ascii="Times New Roman" w:hAnsi="Times New Roman"/>
        </w:rPr>
      </w:pPr>
    </w:p>
    <w:p w:rsidR="00443C00" w:rsidRPr="00312CC5" w:rsidRDefault="00443C00" w:rsidP="0063217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8188EU example 0xB9 offset:</w:t>
      </w:r>
    </w:p>
    <w:p w:rsidR="00443C00" w:rsidRPr="00312CC5" w:rsidRDefault="00443C00" w:rsidP="0063217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The "0xB9" is Crystal Calibration Efuse offset address,you can refer the IC Efuse spec document.</w:t>
      </w:r>
    </w:p>
    <w:p w:rsidR="00443C00" w:rsidRPr="00312CC5" w:rsidRDefault="00443C00" w:rsidP="00632173">
      <w:pPr>
        <w:rPr>
          <w:rFonts w:ascii="Times New Roman" w:hAnsi="Times New Roman"/>
        </w:rPr>
      </w:pPr>
    </w:p>
    <w:p w:rsidR="00443C00" w:rsidRPr="00312CC5" w:rsidRDefault="00443C00" w:rsidP="0063217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B9h</w:t>
      </w:r>
      <w:r w:rsidRPr="00312CC5">
        <w:rPr>
          <w:rFonts w:ascii="Times New Roman" w:hAnsi="Times New Roman"/>
        </w:rPr>
        <w:tab/>
        <w:t>Crystal Calibration</w:t>
      </w:r>
      <w:r w:rsidRPr="00312CC5">
        <w:rPr>
          <w:rFonts w:ascii="Times New Roman" w:hAnsi="Times New Roman"/>
        </w:rPr>
        <w:tab/>
        <w:t>XTAL_K Value</w:t>
      </w:r>
    </w:p>
    <w:p w:rsidR="00443C00" w:rsidRPr="00312CC5" w:rsidRDefault="00443C00" w:rsidP="0063217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>Bit[5:0], Xi=Xo Range 0~3F h.</w:t>
      </w:r>
    </w:p>
    <w:p w:rsidR="00443C00" w:rsidRPr="00312CC5" w:rsidRDefault="00443C00" w:rsidP="0063217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>Bit[7:6]: reserved</w:t>
      </w:r>
    </w:p>
    <w:p w:rsidR="00443C00" w:rsidRPr="00312CC5" w:rsidRDefault="00443C00" w:rsidP="0063217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ab/>
        <w:t>FF h = 00 h</w:t>
      </w:r>
    </w:p>
    <w:p w:rsidR="00443C00" w:rsidRPr="00312CC5" w:rsidRDefault="00443C00" w:rsidP="0063217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Default 20h</w:t>
      </w:r>
    </w:p>
    <w:p w:rsidR="00443C00" w:rsidRPr="00312CC5" w:rsidRDefault="00443C00" w:rsidP="0063217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#insmod wlan.ko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#ifconfig wlan0 up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mp_start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mp_setrfpath 0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mp_ant_tx a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mp_channel 7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mp_txpower patha=42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mp_phypara xcap=32 //</w:t>
      </w:r>
      <w:r w:rsidRPr="00312CC5">
        <w:rPr>
          <w:rFonts w:ascii="Times New Roman" w:hAnsi="Times New Roman"/>
          <w:b/>
        </w:rPr>
        <w:t>init a adjust</w:t>
      </w:r>
      <w:r w:rsidRPr="00312CC5">
        <w:rPr>
          <w:rFonts w:ascii="Times New Roman" w:hAnsi="Times New Roman"/>
          <w:color w:val="002060"/>
          <w:sz w:val="20"/>
        </w:rPr>
        <w:t xml:space="preserve"> </w:t>
      </w:r>
      <w:r w:rsidRPr="00312CC5">
        <w:rPr>
          <w:rFonts w:ascii="Times New Roman" w:hAnsi="Times New Roman"/>
          <w:b/>
        </w:rPr>
        <w:t xml:space="preserve">Crystal 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mp_ctx background,stone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mp_phypara xcap=26 //</w:t>
      </w:r>
      <w:r w:rsidRPr="00312CC5">
        <w:rPr>
          <w:rFonts w:ascii="Times New Roman" w:hAnsi="Times New Roman"/>
          <w:b/>
        </w:rPr>
        <w:t>to adjust Crystal and measure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mp_phypara xcap=24 //</w:t>
      </w:r>
      <w:r w:rsidRPr="00312CC5">
        <w:rPr>
          <w:rFonts w:ascii="Times New Roman" w:hAnsi="Times New Roman"/>
          <w:b/>
        </w:rPr>
        <w:t>to adjust Crystal and measure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Crystal Calibration Success! Find Crystal Index = 24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  <w:color w:val="FF0000"/>
        </w:rPr>
        <w:t>iwpriv wlan0 efuse_set wmap,b9,18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 xml:space="preserve">CRYSTAL_CAL_STOP 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#rtwpriv wlan0 mp_ctx stop</w:t>
      </w:r>
    </w:p>
    <w:p w:rsidR="00443C00" w:rsidRPr="00312CC5" w:rsidRDefault="00443C00">
      <w:pPr>
        <w:widowControl/>
        <w:rPr>
          <w:rFonts w:ascii="Times New Roman" w:hAnsi="Times New Roman"/>
        </w:rPr>
      </w:pPr>
      <w:r w:rsidRPr="00312CC5">
        <w:rPr>
          <w:rFonts w:ascii="Times New Roman" w:hAnsi="Times New Roman"/>
        </w:rPr>
        <w:br w:type="page"/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6. Read Thermometer : iwpriv wlan0 mp_ther</w:t>
      </w:r>
    </w:p>
    <w:p w:rsidR="00443C00" w:rsidRPr="00312CC5" w:rsidRDefault="00443C00" w:rsidP="00E42822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1. read Thermometer :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mp_ther</w:t>
      </w:r>
    </w:p>
    <w:p w:rsidR="00443C00" w:rsidRPr="00312CC5" w:rsidRDefault="00443C00" w:rsidP="00935743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return a value</w:t>
      </w:r>
    </w:p>
    <w:p w:rsidR="00443C00" w:rsidRPr="00312CC5" w:rsidRDefault="00443C00" w:rsidP="00935743">
      <w:pPr>
        <w:rPr>
          <w:rFonts w:ascii="Times New Roman" w:hAnsi="Times New Roman"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 xml:space="preserve">2. write the HW thermal value to HW efuse 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mp_ther write</w:t>
      </w:r>
    </w:p>
    <w:p w:rsidR="00443C00" w:rsidRPr="00312CC5" w:rsidRDefault="00443C00" w:rsidP="00935743">
      <w:pPr>
        <w:rPr>
          <w:rFonts w:ascii="Times New Roman" w:hAnsi="Times New Roman"/>
          <w:color w:val="002060"/>
          <w:sz w:val="20"/>
        </w:rPr>
      </w:pPr>
    </w:p>
    <w:p w:rsidR="00443C00" w:rsidRPr="00312CC5" w:rsidRDefault="00443C00" w:rsidP="0093574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b/>
        </w:rPr>
        <w:t>3. use read Efuse CMD for verify the value from thermal offset.</w:t>
      </w:r>
    </w:p>
    <w:p w:rsidR="00443C00" w:rsidRPr="00312CC5" w:rsidRDefault="00443C00" w:rsidP="006F61CB">
      <w:pPr>
        <w:rPr>
          <w:rFonts w:ascii="Times New Roman" w:hAnsi="Times New Roman"/>
          <w:color w:val="002060"/>
          <w:sz w:val="20"/>
        </w:rPr>
      </w:pPr>
      <w:r w:rsidRPr="00312CC5">
        <w:rPr>
          <w:rFonts w:ascii="Times New Roman" w:hAnsi="Times New Roman"/>
          <w:color w:val="002060"/>
          <w:sz w:val="20"/>
        </w:rPr>
        <w:t>#iwpriv wlan0 efuse_get rmap,(Efuse offset),1</w:t>
      </w:r>
    </w:p>
    <w:p w:rsidR="00443C00" w:rsidRPr="00312CC5" w:rsidRDefault="00443C00" w:rsidP="00935743">
      <w:pPr>
        <w:rPr>
          <w:rFonts w:ascii="Times New Roman" w:hAnsi="Times New Roman"/>
          <w:b/>
        </w:rPr>
      </w:pPr>
    </w:p>
    <w:p w:rsidR="00443C00" w:rsidRPr="00312CC5" w:rsidRDefault="00443C00" w:rsidP="00F3397A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F3397A">
      <w:pPr>
        <w:rPr>
          <w:rFonts w:ascii="Times New Roman" w:hAnsi="Times New Roman"/>
          <w:b/>
          <w:sz w:val="28"/>
        </w:rPr>
      </w:pPr>
      <w:r w:rsidRPr="00312CC5">
        <w:rPr>
          <w:rFonts w:ascii="Times New Roman" w:hAnsi="Times New Roman"/>
          <w:b/>
          <w:sz w:val="28"/>
        </w:rPr>
        <w:t>7. Enter To BT Test Link Mode : for combo IC (8723BS/BU)</w:t>
      </w:r>
    </w:p>
    <w:p w:rsidR="00443C00" w:rsidRPr="00312CC5" w:rsidRDefault="00443C00" w:rsidP="00F3397A">
      <w:pPr>
        <w:rPr>
          <w:rFonts w:ascii="Times New Roman" w:hAnsi="Times New Roman"/>
        </w:rPr>
      </w:pPr>
      <w:r w:rsidRPr="00312CC5">
        <w:rPr>
          <w:rFonts w:ascii="Times New Roman" w:hAnsi="Times New Roman"/>
        </w:rPr>
        <w:t>-------------------------------------------------------------------------------------------------------</w:t>
      </w:r>
    </w:p>
    <w:p w:rsidR="00443C00" w:rsidRPr="00312CC5" w:rsidRDefault="00443C00" w:rsidP="00653BF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#ifconfig wlan0 up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//enable wlan interface</w:t>
      </w:r>
    </w:p>
    <w:p w:rsidR="00443C00" w:rsidRPr="00312CC5" w:rsidRDefault="00443C00" w:rsidP="00653BF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mp_start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//enter mp mode</w:t>
      </w:r>
    </w:p>
    <w:p w:rsidR="00443C00" w:rsidRPr="00312CC5" w:rsidRDefault="00443C00" w:rsidP="00653BF3">
      <w:pPr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mp_setbt dlfw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//Download BT path FW</w:t>
      </w:r>
    </w:p>
    <w:p w:rsidR="00443C00" w:rsidRPr="00312CC5" w:rsidRDefault="00443C00" w:rsidP="00653BF3">
      <w:pPr>
        <w:rPr>
          <w:rFonts w:ascii="Times New Roman" w:hAnsi="Times New Roman"/>
          <w:b/>
          <w:color w:val="FF0000"/>
        </w:rPr>
      </w:pPr>
      <w:r w:rsidRPr="00312CC5">
        <w:rPr>
          <w:rFonts w:ascii="Times New Roman" w:hAnsi="Times New Roman"/>
          <w:b/>
        </w:rPr>
        <w:t>#iwpriv wlan0 mp_setbt 2ant</w:t>
      </w:r>
      <w:r w:rsidRPr="00312CC5">
        <w:rPr>
          <w:rFonts w:ascii="Times New Roman" w:hAnsi="Times New Roman"/>
          <w:b/>
        </w:rPr>
        <w:tab/>
        <w:t>//</w:t>
      </w:r>
      <w:r w:rsidRPr="00312CC5">
        <w:rPr>
          <w:rFonts w:ascii="Times New Roman" w:hAnsi="Times New Roman"/>
          <w:b/>
          <w:color w:val="FF0000"/>
        </w:rPr>
        <w:t>if the efuse is empty, and use 2 antennas on the Board.</w:t>
      </w:r>
    </w:p>
    <w:p w:rsidR="00443C00" w:rsidRPr="00312CC5" w:rsidRDefault="00443C00" w:rsidP="00653BF3">
      <w:pPr>
        <w:ind w:left="3360" w:hanging="3360"/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 xml:space="preserve">#iwpriv wlan0 mp_setbt testmode,01 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//01 =&gt; enter to BT 2.0 TestMode, 02 =&gt; BT4.0 Direct Test mode, 03 =&gt; Connect Test Mode,00 =&gt; RF TxRx Test mode(non-link mode)</w:t>
      </w:r>
    </w:p>
    <w:p w:rsidR="00443C00" w:rsidRPr="00312CC5" w:rsidRDefault="00443C00" w:rsidP="002F7E53">
      <w:pPr>
        <w:ind w:left="3360" w:hanging="3360"/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mp_setbt setgen,01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 leave BT TestMode, Reset HCI</w:t>
      </w:r>
    </w:p>
    <w:p w:rsidR="00443C00" w:rsidRPr="00312CC5" w:rsidRDefault="00443C00" w:rsidP="00990C80">
      <w:pPr>
        <w:ind w:left="3360" w:hanging="3360"/>
        <w:rPr>
          <w:rFonts w:ascii="Times New Roman" w:hAnsi="Times New Roman"/>
          <w:b/>
        </w:rPr>
      </w:pPr>
      <w:r w:rsidRPr="00312CC5">
        <w:rPr>
          <w:rFonts w:ascii="Times New Roman" w:hAnsi="Times New Roman"/>
          <w:color w:val="002060"/>
          <w:sz w:val="20"/>
        </w:rPr>
        <w:t>#iwpriv wlan0 mp_setbt down</w:t>
      </w:r>
      <w:r w:rsidRPr="00312CC5">
        <w:rPr>
          <w:rFonts w:ascii="Times New Roman" w:hAnsi="Times New Roman"/>
          <w:color w:val="002060"/>
          <w:sz w:val="20"/>
        </w:rPr>
        <w:tab/>
      </w:r>
      <w:r w:rsidRPr="00312CC5">
        <w:rPr>
          <w:rFonts w:ascii="Times New Roman" w:hAnsi="Times New Roman"/>
          <w:b/>
        </w:rPr>
        <w:t>//rollback to Wifi MP test.</w:t>
      </w:r>
    </w:p>
    <w:p w:rsidR="00443C00" w:rsidRPr="00312CC5" w:rsidRDefault="00443C00" w:rsidP="00990C80">
      <w:pPr>
        <w:ind w:left="3360" w:hanging="3360"/>
        <w:rPr>
          <w:rFonts w:ascii="Times New Roman" w:hAnsi="Times New Roman"/>
          <w:b/>
        </w:rPr>
      </w:pPr>
    </w:p>
    <w:p w:rsidR="00443C00" w:rsidRPr="00312CC5" w:rsidRDefault="00443C00" w:rsidP="006A2A2E">
      <w:pPr>
        <w:rPr>
          <w:rFonts w:ascii="Times New Roman" w:hAnsi="Times New Roman"/>
          <w:b/>
        </w:rPr>
      </w:pPr>
    </w:p>
    <w:sectPr w:rsidR="00443C00" w:rsidRPr="00312CC5" w:rsidSect="001F010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C00" w:rsidRDefault="00443C00" w:rsidP="001C33BE">
      <w:r>
        <w:separator/>
      </w:r>
    </w:p>
  </w:endnote>
  <w:endnote w:type="continuationSeparator" w:id="0">
    <w:p w:rsidR="00443C00" w:rsidRDefault="00443C00" w:rsidP="001C3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C00" w:rsidRDefault="00443C00" w:rsidP="001C33BE">
      <w:r>
        <w:separator/>
      </w:r>
    </w:p>
  </w:footnote>
  <w:footnote w:type="continuationSeparator" w:id="0">
    <w:p w:rsidR="00443C00" w:rsidRDefault="00443C00" w:rsidP="001C33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70B14"/>
    <w:multiLevelType w:val="hybridMultilevel"/>
    <w:tmpl w:val="E3D03AA6"/>
    <w:lvl w:ilvl="0" w:tplc="7E88A3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1">
    <w:nsid w:val="478E4C08"/>
    <w:multiLevelType w:val="hybridMultilevel"/>
    <w:tmpl w:val="8CB8CF54"/>
    <w:lvl w:ilvl="0" w:tplc="4F9201C8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539F517F"/>
    <w:multiLevelType w:val="hybridMultilevel"/>
    <w:tmpl w:val="52A6237E"/>
    <w:lvl w:ilvl="0" w:tplc="E7B6D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45F32">
      <w:start w:val="3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8D912">
      <w:start w:val="31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64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682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023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CA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4E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8EF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743"/>
    <w:rsid w:val="0000758F"/>
    <w:rsid w:val="00012785"/>
    <w:rsid w:val="00021806"/>
    <w:rsid w:val="00040CA0"/>
    <w:rsid w:val="00047F12"/>
    <w:rsid w:val="00054DB9"/>
    <w:rsid w:val="00083623"/>
    <w:rsid w:val="00097DD4"/>
    <w:rsid w:val="000B1723"/>
    <w:rsid w:val="000C008E"/>
    <w:rsid w:val="000F3661"/>
    <w:rsid w:val="001A10F2"/>
    <w:rsid w:val="001B3C45"/>
    <w:rsid w:val="001C33BE"/>
    <w:rsid w:val="001D5250"/>
    <w:rsid w:val="001D7D8D"/>
    <w:rsid w:val="001F0103"/>
    <w:rsid w:val="001F3514"/>
    <w:rsid w:val="0020759A"/>
    <w:rsid w:val="00255E6D"/>
    <w:rsid w:val="0026477A"/>
    <w:rsid w:val="002A4FBC"/>
    <w:rsid w:val="002B2D1D"/>
    <w:rsid w:val="002B7677"/>
    <w:rsid w:val="002E51D6"/>
    <w:rsid w:val="002F7E53"/>
    <w:rsid w:val="00312CC5"/>
    <w:rsid w:val="00317F27"/>
    <w:rsid w:val="00320F14"/>
    <w:rsid w:val="00350078"/>
    <w:rsid w:val="003D6DC2"/>
    <w:rsid w:val="00404291"/>
    <w:rsid w:val="00412740"/>
    <w:rsid w:val="00421F50"/>
    <w:rsid w:val="00426B83"/>
    <w:rsid w:val="0042709C"/>
    <w:rsid w:val="00432B73"/>
    <w:rsid w:val="00443C00"/>
    <w:rsid w:val="00454923"/>
    <w:rsid w:val="00457570"/>
    <w:rsid w:val="00485AF7"/>
    <w:rsid w:val="004C578D"/>
    <w:rsid w:val="004E1B9C"/>
    <w:rsid w:val="004E6746"/>
    <w:rsid w:val="004E79AC"/>
    <w:rsid w:val="00500938"/>
    <w:rsid w:val="00543CE6"/>
    <w:rsid w:val="005661F8"/>
    <w:rsid w:val="005A0F02"/>
    <w:rsid w:val="005A262C"/>
    <w:rsid w:val="005B5D2E"/>
    <w:rsid w:val="006047B8"/>
    <w:rsid w:val="00614072"/>
    <w:rsid w:val="00632173"/>
    <w:rsid w:val="00643D97"/>
    <w:rsid w:val="00653BF3"/>
    <w:rsid w:val="00663B31"/>
    <w:rsid w:val="00694A6B"/>
    <w:rsid w:val="006A0542"/>
    <w:rsid w:val="006A2A2E"/>
    <w:rsid w:val="006E25FB"/>
    <w:rsid w:val="006F61CB"/>
    <w:rsid w:val="00713A14"/>
    <w:rsid w:val="007A3F07"/>
    <w:rsid w:val="007B04FF"/>
    <w:rsid w:val="0080129E"/>
    <w:rsid w:val="00803F2D"/>
    <w:rsid w:val="00812ACC"/>
    <w:rsid w:val="0084584A"/>
    <w:rsid w:val="00870980"/>
    <w:rsid w:val="00896859"/>
    <w:rsid w:val="008B14A4"/>
    <w:rsid w:val="008E1179"/>
    <w:rsid w:val="009118A4"/>
    <w:rsid w:val="00924C67"/>
    <w:rsid w:val="00935743"/>
    <w:rsid w:val="00941EAE"/>
    <w:rsid w:val="00950BB4"/>
    <w:rsid w:val="00952979"/>
    <w:rsid w:val="00990C80"/>
    <w:rsid w:val="009C0145"/>
    <w:rsid w:val="009F2A47"/>
    <w:rsid w:val="00A02A75"/>
    <w:rsid w:val="00A06F37"/>
    <w:rsid w:val="00A47F81"/>
    <w:rsid w:val="00A75C94"/>
    <w:rsid w:val="00AF2307"/>
    <w:rsid w:val="00AF3353"/>
    <w:rsid w:val="00B44115"/>
    <w:rsid w:val="00B65DC3"/>
    <w:rsid w:val="00B70D31"/>
    <w:rsid w:val="00B72402"/>
    <w:rsid w:val="00B94DE2"/>
    <w:rsid w:val="00BA6674"/>
    <w:rsid w:val="00BC68C4"/>
    <w:rsid w:val="00BE1E6F"/>
    <w:rsid w:val="00BF4303"/>
    <w:rsid w:val="00C01301"/>
    <w:rsid w:val="00C217D8"/>
    <w:rsid w:val="00C373E6"/>
    <w:rsid w:val="00C80A03"/>
    <w:rsid w:val="00C90596"/>
    <w:rsid w:val="00C970FE"/>
    <w:rsid w:val="00CB4038"/>
    <w:rsid w:val="00CC6DCF"/>
    <w:rsid w:val="00D13543"/>
    <w:rsid w:val="00D24FF1"/>
    <w:rsid w:val="00D3527E"/>
    <w:rsid w:val="00D51EC0"/>
    <w:rsid w:val="00D53DF6"/>
    <w:rsid w:val="00D60B07"/>
    <w:rsid w:val="00D83A4B"/>
    <w:rsid w:val="00D869C9"/>
    <w:rsid w:val="00D94595"/>
    <w:rsid w:val="00DB54D9"/>
    <w:rsid w:val="00DC5975"/>
    <w:rsid w:val="00DD0197"/>
    <w:rsid w:val="00DD50C7"/>
    <w:rsid w:val="00DD78E1"/>
    <w:rsid w:val="00DF61D4"/>
    <w:rsid w:val="00E3222F"/>
    <w:rsid w:val="00E3629D"/>
    <w:rsid w:val="00E42822"/>
    <w:rsid w:val="00E6353B"/>
    <w:rsid w:val="00E724FF"/>
    <w:rsid w:val="00E909E0"/>
    <w:rsid w:val="00EA73AD"/>
    <w:rsid w:val="00ED0E8F"/>
    <w:rsid w:val="00EE1CE2"/>
    <w:rsid w:val="00EF7DF1"/>
    <w:rsid w:val="00F12D6A"/>
    <w:rsid w:val="00F23ACC"/>
    <w:rsid w:val="00F30310"/>
    <w:rsid w:val="00F3397A"/>
    <w:rsid w:val="00F430F8"/>
    <w:rsid w:val="00F50819"/>
    <w:rsid w:val="00F53F08"/>
    <w:rsid w:val="00FF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103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D94595"/>
    <w:rPr>
      <w:rFonts w:cs="Times New Roman"/>
      <w:i/>
      <w:iCs/>
    </w:rPr>
  </w:style>
  <w:style w:type="paragraph" w:styleId="PlainText">
    <w:name w:val="Plain Text"/>
    <w:basedOn w:val="Normal"/>
    <w:link w:val="PlainTextChar"/>
    <w:uiPriority w:val="99"/>
    <w:semiHidden/>
    <w:rsid w:val="00E3629D"/>
    <w:pPr>
      <w:widowControl/>
    </w:pPr>
    <w:rPr>
      <w:rFonts w:cs="Calibri"/>
      <w:kern w:val="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E3629D"/>
    <w:rPr>
      <w:rFonts w:ascii="Calibri" w:eastAsia="新細明體" w:hAnsi="Calibri" w:cs="Calibri"/>
      <w:kern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E3629D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B94DE2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B94DE2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B94DE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C3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C33BE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C3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C33BE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CC6DCF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01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3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5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6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9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1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w.dictionary.yahoo.com/dictionary?p=procedur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1918</TotalTime>
  <Pages>18</Pages>
  <Words>3561</Words>
  <Characters>20304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Willistang</dc:creator>
  <cp:keywords/>
  <dc:description/>
  <cp:lastModifiedBy>georgia</cp:lastModifiedBy>
  <cp:revision>110</cp:revision>
  <dcterms:created xsi:type="dcterms:W3CDTF">2013-08-23T02:25:00Z</dcterms:created>
  <dcterms:modified xsi:type="dcterms:W3CDTF">2014-05-05T11:10:00Z</dcterms:modified>
</cp:coreProperties>
</file>